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FD05B" w14:textId="44F61A4E" w:rsidR="00B83431" w:rsidRDefault="00B83431" w:rsidP="00D948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35B">
        <w:fldChar w:fldCharType="begin"/>
      </w:r>
      <w:r w:rsidR="0068335B">
        <w:instrText xml:space="preserve"> DOCPROPERTY  TSG/WGRef  \* MERGEFORMAT </w:instrText>
      </w:r>
      <w:r w:rsidR="0068335B">
        <w:fldChar w:fldCharType="separate"/>
      </w:r>
      <w:r>
        <w:rPr>
          <w:b/>
          <w:noProof/>
          <w:sz w:val="24"/>
        </w:rPr>
        <w:t>RAN WG4</w:t>
      </w:r>
      <w:r w:rsidR="0068335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8335B">
        <w:fldChar w:fldCharType="begin"/>
      </w:r>
      <w:r w:rsidR="0068335B">
        <w:instrText xml:space="preserve"> DOCPROPERTY  MtgSeq  \* MERGEFORMAT </w:instrText>
      </w:r>
      <w:r w:rsidR="0068335B">
        <w:fldChar w:fldCharType="separate"/>
      </w:r>
      <w:r>
        <w:rPr>
          <w:b/>
          <w:noProof/>
          <w:sz w:val="24"/>
        </w:rPr>
        <w:t>94bis-e</w:t>
      </w:r>
      <w:r w:rsidR="0068335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8335B">
        <w:fldChar w:fldCharType="begin"/>
      </w:r>
      <w:r w:rsidR="0068335B">
        <w:instrText xml:space="preserve"> DOCPROPERTY  Tdoc#  \* MERGEFORMAT </w:instrText>
      </w:r>
      <w:r w:rsidR="0068335B">
        <w:fldChar w:fldCharType="separate"/>
      </w:r>
      <w:r>
        <w:rPr>
          <w:b/>
          <w:i/>
          <w:noProof/>
          <w:sz w:val="28"/>
        </w:rPr>
        <w:t>R4-20</w:t>
      </w:r>
      <w:r w:rsidR="00856B46">
        <w:rPr>
          <w:b/>
          <w:i/>
          <w:noProof/>
          <w:sz w:val="28"/>
        </w:rPr>
        <w:t>0</w:t>
      </w:r>
      <w:bookmarkStart w:id="0" w:name="_GoBack"/>
      <w:r w:rsidR="00856B46">
        <w:rPr>
          <w:b/>
          <w:i/>
          <w:noProof/>
          <w:sz w:val="28"/>
        </w:rPr>
        <w:t>3101</w:t>
      </w:r>
      <w:bookmarkEnd w:id="0"/>
      <w:r w:rsidR="0068335B">
        <w:rPr>
          <w:b/>
          <w:i/>
          <w:noProof/>
          <w:sz w:val="28"/>
        </w:rPr>
        <w:fldChar w:fldCharType="end"/>
      </w:r>
    </w:p>
    <w:p w14:paraId="5AA929AB" w14:textId="4AA69391" w:rsidR="00B83431" w:rsidRDefault="0068335B" w:rsidP="00B834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3431" w:rsidRPr="00BA51D9">
        <w:rPr>
          <w:b/>
          <w:noProof/>
          <w:sz w:val="24"/>
        </w:rPr>
        <w:t xml:space="preserve"> </w:t>
      </w:r>
      <w:r w:rsidR="00B8343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83431">
        <w:rPr>
          <w:b/>
          <w:noProof/>
          <w:sz w:val="24"/>
        </w:rPr>
        <w:t xml:space="preserve">, </w:t>
      </w:r>
      <w:r w:rsidR="00B83431">
        <w:fldChar w:fldCharType="begin"/>
      </w:r>
      <w:r w:rsidR="00B83431">
        <w:instrText xml:space="preserve"> DOCPROPERTY  Country  \* MERGEFORMAT </w:instrText>
      </w:r>
      <w:r w:rsidR="00B83431">
        <w:fldChar w:fldCharType="end"/>
      </w:r>
      <w:r w:rsidR="00B8343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83431" w:rsidRPr="00BA51D9">
        <w:rPr>
          <w:b/>
          <w:noProof/>
          <w:sz w:val="24"/>
        </w:rPr>
        <w:t xml:space="preserve"> </w:t>
      </w:r>
      <w:r w:rsidR="00B83431">
        <w:rPr>
          <w:b/>
          <w:noProof/>
          <w:sz w:val="24"/>
        </w:rPr>
        <w:t>20 April 2020</w:t>
      </w:r>
      <w:r>
        <w:rPr>
          <w:b/>
          <w:noProof/>
          <w:sz w:val="24"/>
        </w:rPr>
        <w:fldChar w:fldCharType="end"/>
      </w:r>
      <w:r w:rsidR="00B8343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56B46">
        <w:rPr>
          <w:b/>
          <w:noProof/>
          <w:sz w:val="24"/>
        </w:rPr>
        <w:t>30 April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FA92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6833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4218C9F1" w:rsidR="001E41F3" w:rsidRPr="00410371" w:rsidRDefault="006833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56B46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0C7338A5" w:rsidR="001E41F3" w:rsidRPr="00410371" w:rsidRDefault="006833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56B4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2535DB48" w:rsidR="001E41F3" w:rsidRPr="00410371" w:rsidRDefault="006833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1373">
              <w:rPr>
                <w:b/>
                <w:noProof/>
                <w:sz w:val="28"/>
              </w:rPr>
              <w:t>1</w:t>
            </w:r>
            <w:r w:rsidR="00856B46">
              <w:rPr>
                <w:b/>
                <w:noProof/>
                <w:sz w:val="28"/>
              </w:rPr>
              <w:t>6</w:t>
            </w:r>
            <w:r w:rsidR="00361373">
              <w:rPr>
                <w:b/>
                <w:noProof/>
                <w:sz w:val="28"/>
              </w:rPr>
              <w:t>.</w:t>
            </w:r>
            <w:r w:rsidR="00856B46">
              <w:rPr>
                <w:b/>
                <w:noProof/>
                <w:sz w:val="28"/>
              </w:rPr>
              <w:t>3</w:t>
            </w:r>
            <w:r w:rsidR="0036137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4129E95C" w:rsidR="001E41F3" w:rsidRDefault="00683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Title</w:t>
            </w:r>
            <w:r w:rsidR="00856B46">
              <w:t xml:space="preserve"> </w:t>
            </w:r>
            <w:r w:rsidR="00856B46" w:rsidRPr="00856B46">
              <w:t>Requirements for RRC connected mode mobility in high speed NR</w:t>
            </w:r>
            <w:r>
              <w:fldChar w:fldCharType="end"/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77777777" w:rsidR="001E41F3" w:rsidRDefault="00683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613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77777777" w:rsidR="001E41F3" w:rsidRDefault="006833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1373">
              <w:rPr>
                <w:noProof/>
              </w:rPr>
              <w:t>RAN WG4</w:t>
            </w:r>
            <w:r>
              <w:rPr>
                <w:noProof/>
              </w:rPr>
              <w:fldChar w:fldCharType="end"/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42F60F92" w:rsidR="001E41F3" w:rsidRDefault="00683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56B46">
              <w:rPr>
                <w:noProof/>
              </w:rPr>
              <w:t>NR_HST-Core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7BE1A490" w:rsidR="001E41F3" w:rsidRDefault="0068335B" w:rsidP="00856B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56B46">
              <w:rPr>
                <w:noProof/>
              </w:rPr>
              <w:t>2020-10-4</w:t>
            </w:r>
            <w:r>
              <w:rPr>
                <w:noProof/>
              </w:rPr>
              <w:fldChar w:fldCharType="end"/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15A718A3" w:rsidR="001E41F3" w:rsidRDefault="006833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56B4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41B7135F" w:rsidR="001E41F3" w:rsidRDefault="00683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56B46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F81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B46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856B46" w:rsidRDefault="00856B46" w:rsidP="00856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F9527E" w14:textId="7C6367F2" w:rsidR="00856B46" w:rsidRDefault="00856B46" w:rsidP="00856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Addition of high speed requirements for RRC connected mode</w:t>
            </w:r>
          </w:p>
        </w:tc>
      </w:tr>
      <w:tr w:rsidR="00856B46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856B46" w:rsidRDefault="00856B46" w:rsidP="00856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856B46" w:rsidRDefault="00856B46" w:rsidP="00856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B46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856B46" w:rsidRDefault="00856B46" w:rsidP="00856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8E95C" w14:textId="065DCF1A" w:rsidR="00856B46" w:rsidRDefault="00856B46" w:rsidP="00856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New tables added with requierments for PSS/SSS detection and measurement period when high speed NR enhancement is enabled</w:t>
            </w:r>
          </w:p>
        </w:tc>
      </w:tr>
      <w:tr w:rsidR="00856B46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856B46" w:rsidRDefault="00856B46" w:rsidP="00856B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856B46" w:rsidRDefault="00856B46" w:rsidP="00856B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B46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856B46" w:rsidRDefault="00856B46" w:rsidP="00856B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638A8740" w:rsidR="00856B46" w:rsidRDefault="00856B46" w:rsidP="00856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High speed requirements not specified.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15E3EF93" w:rsidR="001E41F3" w:rsidRDefault="00856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9.2.5.1,9.2.5.2, 9.2.6.2, 9.2.6.3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646AA148" w:rsidR="001E41F3" w:rsidRDefault="00856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69BA40EA" w:rsidR="001E41F3" w:rsidRDefault="00856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29593138" w:rsidR="001E41F3" w:rsidRDefault="00856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B9A87" w14:textId="77777777" w:rsidR="00D94807" w:rsidRDefault="00D94807" w:rsidP="00D94807">
      <w:pPr>
        <w:pStyle w:val="IntenseQuote"/>
      </w:pPr>
      <w:r>
        <w:lastRenderedPageBreak/>
        <w:t>Change 1</w:t>
      </w:r>
    </w:p>
    <w:p w14:paraId="6AA40E39" w14:textId="77777777" w:rsidR="00D94807" w:rsidRPr="00885F53" w:rsidRDefault="00D94807" w:rsidP="00D94807">
      <w:pPr>
        <w:keepNext/>
        <w:keepLines/>
        <w:spacing w:before="120"/>
        <w:ind w:left="1418" w:hanging="1418"/>
        <w:outlineLvl w:val="3"/>
      </w:pPr>
      <w:r w:rsidRPr="00885F53">
        <w:rPr>
          <w:rFonts w:ascii="Arial" w:hAnsi="Arial"/>
          <w:sz w:val="24"/>
        </w:rPr>
        <w:t>9.2.5.1</w:t>
      </w:r>
      <w:r w:rsidRPr="00885F53">
        <w:rPr>
          <w:rFonts w:ascii="Arial" w:hAnsi="Arial"/>
          <w:sz w:val="24"/>
        </w:rPr>
        <w:tab/>
        <w:t>Intrafrequency cell identification</w:t>
      </w:r>
    </w:p>
    <w:p w14:paraId="32C2911A" w14:textId="77777777" w:rsidR="00D94807" w:rsidRPr="00885F53" w:rsidRDefault="00D94807" w:rsidP="00D94807">
      <w:pPr>
        <w:rPr>
          <w:rFonts w:cs="v4.2.0"/>
        </w:rPr>
      </w:pPr>
      <w:r w:rsidRPr="00885F53">
        <w:rPr>
          <w:rFonts w:cs="v4.2.0"/>
        </w:rPr>
        <w:t xml:space="preserve">The UE shall be able to identify a new detectable intra frequency cell within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identify_intra_without_</w:t>
      </w:r>
      <w:r w:rsidRPr="00885F53">
        <w:rPr>
          <w:rFonts w:eastAsia="Malgun Gothic" w:cs="v4.2.0"/>
          <w:vertAlign w:val="subscript"/>
          <w:lang w:eastAsia="ko-KR"/>
        </w:rPr>
        <w:t>index</w:t>
      </w:r>
      <w:proofErr w:type="spellEnd"/>
      <w:r w:rsidRPr="00885F53">
        <w:rPr>
          <w:rFonts w:cs="v4.2.0"/>
        </w:rPr>
        <w:t xml:space="preserve"> </w:t>
      </w:r>
      <w:r>
        <w:t xml:space="preserve">if the UE </w:t>
      </w:r>
      <w:r w:rsidRPr="00885F53">
        <w:t>is not indicated to report SSB based RRM measurement result with the associated SSB index(</w:t>
      </w:r>
      <w:proofErr w:type="spellStart"/>
      <w:r w:rsidRPr="00885F53">
        <w:rPr>
          <w:i/>
        </w:rPr>
        <w:t>reportQuantityRsIndexes</w:t>
      </w:r>
      <w:proofErr w:type="spellEnd"/>
      <w:r w:rsidRPr="00885F53">
        <w:rPr>
          <w:i/>
        </w:rPr>
        <w:t xml:space="preserve"> </w:t>
      </w:r>
      <w:r w:rsidRPr="00885F53">
        <w:rPr>
          <w:lang w:eastAsia="ko-KR"/>
        </w:rPr>
        <w:t>or</w:t>
      </w:r>
      <w:r w:rsidRPr="00885F53">
        <w:rPr>
          <w:i/>
          <w:lang w:eastAsia="ko-KR"/>
        </w:rPr>
        <w:t xml:space="preserve"> </w:t>
      </w:r>
      <w:proofErr w:type="spellStart"/>
      <w:r w:rsidRPr="00885F53">
        <w:rPr>
          <w:i/>
          <w:lang w:eastAsia="ko-KR"/>
        </w:rPr>
        <w:t>maxNrofRSIndexesToReport</w:t>
      </w:r>
      <w:proofErr w:type="spellEnd"/>
      <w:r w:rsidRPr="00885F53">
        <w:rPr>
          <w:i/>
          <w:lang w:eastAsia="ko-KR"/>
        </w:rPr>
        <w:t xml:space="preserve"> </w:t>
      </w:r>
      <w:r w:rsidRPr="00885F53">
        <w:rPr>
          <w:lang w:eastAsia="ko-KR"/>
        </w:rPr>
        <w:t xml:space="preserve">is not </w:t>
      </w:r>
      <w:r w:rsidRPr="00885F53">
        <w:t>configured)</w:t>
      </w:r>
      <w:r w:rsidRPr="00885F53">
        <w:rPr>
          <w:rFonts w:cs="v4.2.0"/>
        </w:rPr>
        <w:t>, or the UE is indicated that the neighbour cell is synchronous with the serving cell (</w:t>
      </w:r>
      <w:proofErr w:type="spellStart"/>
      <w:r w:rsidRPr="00885F53">
        <w:rPr>
          <w:i/>
          <w:iCs/>
          <w:lang w:val="en-US"/>
        </w:rPr>
        <w:t>deriveSSB-IndexFromCell</w:t>
      </w:r>
      <w:proofErr w:type="spellEnd"/>
      <w:r w:rsidRPr="00885F53">
        <w:rPr>
          <w:rFonts w:cs="v4.2.0"/>
        </w:rPr>
        <w:t xml:space="preserve"> is enabled). Otherwise UE shall be able to identify a new detectable intra frequency cell within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identify_intra_with_index</w:t>
      </w:r>
      <w:proofErr w:type="spellEnd"/>
      <w:r w:rsidRPr="00885F53">
        <w:rPr>
          <w:lang w:eastAsia="zh-CN"/>
        </w:rPr>
        <w:t>. The UE shall be able to identify a new detectable intra frequency SS block of an already detected cell within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identify_intra_without_index</w:t>
      </w:r>
      <w:proofErr w:type="spellEnd"/>
      <w:r w:rsidRPr="00885F53">
        <w:rPr>
          <w:vertAlign w:val="subscript"/>
          <w:lang w:eastAsia="zh-CN"/>
        </w:rPr>
        <w:t>.</w:t>
      </w:r>
      <w:r w:rsidRPr="00885F53">
        <w:rPr>
          <w:lang w:val="en-US"/>
        </w:rPr>
        <w:t xml:space="preserve"> It is assumed that </w:t>
      </w:r>
      <w:proofErr w:type="spellStart"/>
      <w:r w:rsidRPr="00885F53">
        <w:rPr>
          <w:i/>
          <w:iCs/>
          <w:lang w:val="en-US"/>
        </w:rPr>
        <w:t>deriveSSB-IndexFromCell</w:t>
      </w:r>
      <w:proofErr w:type="spellEnd"/>
      <w:r w:rsidRPr="00885F53">
        <w:rPr>
          <w:iCs/>
          <w:lang w:val="en-US"/>
        </w:rPr>
        <w:t xml:space="preserve"> </w:t>
      </w:r>
      <w:r w:rsidRPr="00885F53">
        <w:rPr>
          <w:lang w:val="en-US"/>
        </w:rPr>
        <w:t xml:space="preserve">is always enabled for </w:t>
      </w:r>
      <w:r w:rsidRPr="00885F53">
        <w:rPr>
          <w:lang w:val="en-US" w:eastAsia="zh-CN"/>
        </w:rPr>
        <w:t xml:space="preserve">FR1 TDD and </w:t>
      </w:r>
      <w:r w:rsidRPr="00885F53">
        <w:rPr>
          <w:lang w:val="en-US"/>
        </w:rPr>
        <w:t>FR2.</w:t>
      </w:r>
    </w:p>
    <w:p w14:paraId="6D45579A" w14:textId="77777777" w:rsidR="00D94807" w:rsidRPr="00885F53" w:rsidRDefault="00D94807" w:rsidP="00D94807">
      <w:pPr>
        <w:jc w:val="center"/>
      </w:pPr>
      <w:proofErr w:type="spellStart"/>
      <w:r w:rsidRPr="00885F53">
        <w:t>T</w:t>
      </w:r>
      <w:r w:rsidRPr="00885F53">
        <w:rPr>
          <w:vertAlign w:val="subscript"/>
        </w:rPr>
        <w:t>identify_intra_without_index</w:t>
      </w:r>
      <w:proofErr w:type="spellEnd"/>
      <w:r w:rsidRPr="00885F53">
        <w:rPr>
          <w:vertAlign w:val="subscript"/>
        </w:rPr>
        <w:t xml:space="preserve"> </w:t>
      </w:r>
      <w:r w:rsidRPr="00885F53">
        <w:t>= (T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SSS_sync_intra</w:t>
      </w:r>
      <w:proofErr w:type="spellEnd"/>
      <w:r w:rsidRPr="00885F53">
        <w:t xml:space="preserve"> + T</w:t>
      </w:r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SSB_measurement_period_intra</w:t>
      </w:r>
      <w:proofErr w:type="spellEnd"/>
      <w:r w:rsidRPr="00885F53">
        <w:t>) ms</w:t>
      </w:r>
    </w:p>
    <w:p w14:paraId="183EA1E3" w14:textId="77777777" w:rsidR="00D94807" w:rsidRPr="00885F53" w:rsidRDefault="00D94807" w:rsidP="00D94807">
      <w:pPr>
        <w:jc w:val="center"/>
        <w:rPr>
          <w:lang w:val="en-US"/>
        </w:rPr>
      </w:pPr>
      <w:proofErr w:type="spellStart"/>
      <w:r w:rsidRPr="00885F53">
        <w:t>T</w:t>
      </w:r>
      <w:r w:rsidRPr="00885F53">
        <w:rPr>
          <w:vertAlign w:val="subscript"/>
        </w:rPr>
        <w:t>identify_intra_with_index</w:t>
      </w:r>
      <w:proofErr w:type="spellEnd"/>
      <w:r w:rsidRPr="00885F53">
        <w:rPr>
          <w:vertAlign w:val="subscript"/>
        </w:rPr>
        <w:t xml:space="preserve"> </w:t>
      </w:r>
      <w:r w:rsidRPr="00885F53">
        <w:t>= (T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SSS_sync_intra</w:t>
      </w:r>
      <w:proofErr w:type="spellEnd"/>
      <w:r w:rsidRPr="00885F53">
        <w:t xml:space="preserve"> + T</w:t>
      </w:r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SSB_measurement_period_intra</w:t>
      </w:r>
      <w:proofErr w:type="spellEnd"/>
      <w:r w:rsidRPr="00885F53">
        <w:rPr>
          <w:vertAlign w:val="subscript"/>
        </w:rPr>
        <w:t xml:space="preserve"> </w:t>
      </w:r>
      <w:r w:rsidRPr="00885F53">
        <w:t xml:space="preserve">+ </w:t>
      </w:r>
      <w:proofErr w:type="spellStart"/>
      <w:r w:rsidRPr="00885F53">
        <w:t>T</w:t>
      </w:r>
      <w:r w:rsidRPr="00885F53">
        <w:rPr>
          <w:vertAlign w:val="subscript"/>
        </w:rPr>
        <w:t>SSB_time_index_intra</w:t>
      </w:r>
      <w:proofErr w:type="spellEnd"/>
      <w:r w:rsidRPr="00885F53">
        <w:t>) ms</w:t>
      </w:r>
    </w:p>
    <w:p w14:paraId="35D54D85" w14:textId="77777777" w:rsidR="00D94807" w:rsidRPr="00885F53" w:rsidRDefault="00D94807" w:rsidP="00D94807">
      <w:pPr>
        <w:rPr>
          <w:lang w:val="en-US"/>
        </w:rPr>
      </w:pPr>
      <w:r w:rsidRPr="00885F53">
        <w:rPr>
          <w:lang w:val="en-US"/>
        </w:rPr>
        <w:t>Where:</w:t>
      </w:r>
    </w:p>
    <w:p w14:paraId="530BA8CE" w14:textId="77777777" w:rsidR="00D94807" w:rsidRPr="00885F53" w:rsidRDefault="00D94807" w:rsidP="00D94807">
      <w:pPr>
        <w:ind w:left="568" w:hanging="284"/>
      </w:pPr>
      <w:r w:rsidRPr="00885F53">
        <w:rPr>
          <w:lang w:val="en-US"/>
        </w:rPr>
        <w:tab/>
      </w:r>
      <w:r w:rsidRPr="00885F53">
        <w:t>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SSS_sync_intra</w:t>
      </w:r>
      <w:proofErr w:type="spellEnd"/>
      <w:r w:rsidRPr="00885F53">
        <w:t>: it is the time period used in PSS/SSS detection given in table 9.2.5.1-1</w:t>
      </w:r>
      <w:ins w:id="3" w:author="Ericsson" w:date="2020-01-28T12:28:00Z">
        <w:r>
          <w:t xml:space="preserve"> or 9.2.5.1-1a</w:t>
        </w:r>
      </w:ins>
      <w:r w:rsidRPr="00885F53">
        <w:t>, 9.2.5.1-2, 9.2.5.1-4 (deactivated Scell) or 9.2.5.1-5 (deactivated SCell)</w:t>
      </w:r>
    </w:p>
    <w:p w14:paraId="0157B73D" w14:textId="77777777" w:rsidR="00D94807" w:rsidRPr="00885F53" w:rsidRDefault="00D94807" w:rsidP="00D94807">
      <w:pPr>
        <w:ind w:left="568" w:hanging="284"/>
      </w:pP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SSB_time_index_intra</w:t>
      </w:r>
      <w:proofErr w:type="spellEnd"/>
      <w:r w:rsidRPr="00885F53">
        <w:t>: it is the time period used to acquire the index of the SSB being measured given in table 9.2.5.1-3 or  9.2.5.1-6 (deactivated SCell)</w:t>
      </w:r>
    </w:p>
    <w:p w14:paraId="1D1D4ED1" w14:textId="77777777" w:rsidR="00D94807" w:rsidRPr="00885F53" w:rsidRDefault="00D94807" w:rsidP="00D94807">
      <w:pPr>
        <w:ind w:left="568" w:hanging="284"/>
      </w:pPr>
      <w:r w:rsidRPr="00885F53">
        <w:tab/>
        <w:t>T</w:t>
      </w:r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SSB_measurement_period_intra</w:t>
      </w:r>
      <w:proofErr w:type="spellEnd"/>
      <w:r w:rsidRPr="00885F53">
        <w:t>: equal to a measurement period of SSB based measurement given in table 9.2.5.2-1, table 9.2.5.2-2 table 9.2.5.2-3 (deactivated Scell) or 9.2.5.2-4(deactivated SCell)</w:t>
      </w:r>
    </w:p>
    <w:p w14:paraId="08656F7D" w14:textId="77777777" w:rsidR="00D94807" w:rsidRPr="00885F53" w:rsidRDefault="00D94807" w:rsidP="00D94807">
      <w:pPr>
        <w:ind w:left="568" w:hanging="284"/>
      </w:pPr>
      <w:r w:rsidRPr="00885F53">
        <w:tab/>
      </w:r>
      <w:proofErr w:type="spellStart"/>
      <w:r w:rsidRPr="00885F53">
        <w:t>CSSF</w:t>
      </w:r>
      <w:r w:rsidRPr="00885F53">
        <w:rPr>
          <w:vertAlign w:val="subscript"/>
        </w:rPr>
        <w:t>intra</w:t>
      </w:r>
      <w:proofErr w:type="spellEnd"/>
      <w:r w:rsidRPr="00885F53">
        <w:t>: it is a carrier specific scaling factor and is determined</w:t>
      </w:r>
    </w:p>
    <w:p w14:paraId="3672B8EF" w14:textId="77777777" w:rsidR="00D94807" w:rsidRDefault="00D94807" w:rsidP="00D94807">
      <w:pPr>
        <w:pStyle w:val="B2"/>
        <w:ind w:left="567" w:firstLine="0"/>
        <w:rPr>
          <w:rFonts w:ascii="Arial" w:hAnsi="Arial"/>
        </w:rPr>
      </w:pPr>
      <w:r>
        <w:t xml:space="preserve">according to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 xml:space="preserve">in clause 9.1.5.1 for measurement conducted outside measurement gaps, i.e. when intrafrequency SMTC is fully non overlapping or partially overlapping with measurement gaps,  or according to </w:t>
      </w:r>
      <w:proofErr w:type="spellStart"/>
      <w:r>
        <w:t>CSSF</w:t>
      </w:r>
      <w:r>
        <w:rPr>
          <w:vertAlign w:val="subscript"/>
        </w:rPr>
        <w:t>within_gap,i</w:t>
      </w:r>
      <w:proofErr w:type="spellEnd"/>
      <w:r>
        <w:rPr>
          <w:vertAlign w:val="subscript"/>
        </w:rPr>
        <w:t xml:space="preserve"> </w:t>
      </w:r>
      <w:r>
        <w:t>in clause 9.1.5.2 for measurement conducted within measurement gaps, i.e. when intrafrequency SMTC is fully overlapping with measurement gaps.</w:t>
      </w:r>
    </w:p>
    <w:p w14:paraId="6A2D7297" w14:textId="77777777" w:rsidR="00D94807" w:rsidRDefault="00D94807" w:rsidP="00D94807">
      <w:pPr>
        <w:pStyle w:val="B3"/>
        <w:ind w:left="567" w:hanging="1"/>
        <w:rPr>
          <w:rFonts w:ascii="Arial" w:hAnsi="Arial"/>
          <w:sz w:val="18"/>
        </w:rPr>
      </w:pPr>
      <w:r>
        <w:t xml:space="preserve">if the high layer in TS 38.331 [2] signalling of </w:t>
      </w:r>
      <w:r>
        <w:rPr>
          <w:i/>
        </w:rPr>
        <w:t>smtc2</w:t>
      </w:r>
      <w:r>
        <w:t xml:space="preserve"> is configured, the assumed periodicity of intrafrequency SMTC occasions corresponds to the value of higher layer parameter </w:t>
      </w:r>
      <w:r>
        <w:rPr>
          <w:i/>
        </w:rPr>
        <w:t>smtc2</w:t>
      </w:r>
      <w:r>
        <w:t>; Otherwise the assumed periodicity of intrafrequency SMTC occasions corresponds to the value of higher layer parameter</w:t>
      </w:r>
      <w:r>
        <w:rPr>
          <w:i/>
        </w:rPr>
        <w:t xml:space="preserve"> smtc1</w:t>
      </w:r>
      <w:r>
        <w:t>.</w:t>
      </w:r>
    </w:p>
    <w:p w14:paraId="6C91F135" w14:textId="77777777" w:rsidR="00D94807" w:rsidRPr="00885F53" w:rsidRDefault="00D94807" w:rsidP="00D94807">
      <w:pPr>
        <w:ind w:left="568"/>
      </w:pP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: For a UE supporting FR2 power class 1, </w:t>
      </w:r>
      <w:proofErr w:type="spellStart"/>
      <w:r w:rsidRPr="00DD3199">
        <w:t>M</w:t>
      </w:r>
      <w:r w:rsidRPr="00DD3199">
        <w:rPr>
          <w:vertAlign w:val="subscript"/>
        </w:rPr>
        <w:t>pss</w:t>
      </w:r>
      <w:proofErr w:type="spellEnd"/>
      <w:r w:rsidRPr="00DD3199">
        <w:rPr>
          <w:vertAlign w:val="subscript"/>
        </w:rPr>
        <w:t>/</w:t>
      </w:r>
      <w:proofErr w:type="spellStart"/>
      <w:r w:rsidRPr="00DD3199">
        <w:rPr>
          <w:vertAlign w:val="subscript"/>
        </w:rPr>
        <w:t>sss_sync</w:t>
      </w:r>
      <w:r>
        <w:rPr>
          <w:vertAlign w:val="subscript"/>
        </w:rPr>
        <w:t>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 w:rsidRPr="00885F53">
        <w:t xml:space="preserve"> =40. For a UE supporting power class 2,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=24.  For a UE supporting FR2 power class 3,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=24. For a UE supporting FR2 power class 4,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</w:t>
      </w:r>
    </w:p>
    <w:p w14:paraId="35DF5CBD" w14:textId="77777777" w:rsidR="00D94807" w:rsidRPr="00885F53" w:rsidRDefault="00D94807" w:rsidP="00D94807">
      <w:pPr>
        <w:ind w:left="568"/>
      </w:pP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: For a UE supporting power class 1,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=40. For a UE supporting FR2 power class 2,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=24. For a UE supporting power class 3,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=24. For a UE supporting power class 4,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=24.</w:t>
      </w:r>
      <w:r w:rsidRPr="00885F53">
        <w:tab/>
      </w:r>
    </w:p>
    <w:p w14:paraId="54F59A72" w14:textId="77777777" w:rsidR="00D94807" w:rsidRPr="00885F53" w:rsidRDefault="00D94807" w:rsidP="00D94807">
      <w:pPr>
        <w:ind w:left="568" w:hanging="284"/>
      </w:pPr>
      <w:r w:rsidRPr="00885F53">
        <w:tab/>
        <w:t xml:space="preserve">When intrafrequency SMTC is fully non overlapping with measurement gaps or intrafrequency SMTC is fully overlapping with MGs, </w:t>
      </w:r>
      <w:proofErr w:type="spellStart"/>
      <w:r w:rsidRPr="00885F53">
        <w:t>Kp</w:t>
      </w:r>
      <w:proofErr w:type="spellEnd"/>
      <w:r w:rsidRPr="00885F53">
        <w:t>=1</w:t>
      </w:r>
    </w:p>
    <w:p w14:paraId="6D32F4CF" w14:textId="77777777" w:rsidR="00D94807" w:rsidRDefault="00D94807" w:rsidP="00D94807">
      <w:pPr>
        <w:ind w:left="568" w:hanging="284"/>
        <w:rPr>
          <w:lang w:val="en-US"/>
        </w:rPr>
      </w:pPr>
      <w:r>
        <w:tab/>
        <w:t xml:space="preserve">When intrafrequency SMTC is partially overlapping with measurement gaps, </w:t>
      </w:r>
      <w:proofErr w:type="spellStart"/>
      <w:r>
        <w:t>Kp</w:t>
      </w:r>
      <w:proofErr w:type="spellEnd"/>
      <w:r>
        <w:t xml:space="preserve"> = </w:t>
      </w:r>
      <w:r>
        <w:rPr>
          <w:lang w:val="en-US"/>
        </w:rPr>
        <w:t xml:space="preserve"> 1/(1- (SMTC period /MGRP)), where SMTC period &lt; MGRP</w:t>
      </w:r>
    </w:p>
    <w:p w14:paraId="56E68A88" w14:textId="77777777" w:rsidR="00D94807" w:rsidRDefault="00D94807" w:rsidP="00D94807">
      <w:pPr>
        <w:ind w:left="568" w:hanging="284"/>
        <w:rPr>
          <w:vertAlign w:val="subscript"/>
        </w:rPr>
      </w:pPr>
      <w:r>
        <w:rPr>
          <w:lang w:val="en-US"/>
        </w:rPr>
        <w:tab/>
        <w:t xml:space="preserve">If the higher layer signaling in TS38.331 [2] </w:t>
      </w:r>
      <w:r>
        <w:t xml:space="preserve">signalling 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 xml:space="preserve">or </w:t>
      </w:r>
      <w:proofErr w:type="spellStart"/>
      <w:r>
        <w:t>T</w:t>
      </w:r>
      <w:r>
        <w:rPr>
          <w:vertAlign w:val="subscript"/>
        </w:rPr>
        <w:t>identify_intra_with_index</w:t>
      </w:r>
      <w:proofErr w:type="spellEnd"/>
    </w:p>
    <w:p w14:paraId="655D5B72" w14:textId="77777777" w:rsidR="00D94807" w:rsidRPr="00885F53" w:rsidRDefault="00D94807" w:rsidP="00D94807">
      <w:pPr>
        <w:tabs>
          <w:tab w:val="left" w:pos="2014"/>
          <w:tab w:val="left" w:pos="3313"/>
        </w:tabs>
        <w:ind w:left="284" w:firstLine="283"/>
        <w:rPr>
          <w:lang w:val="en-US" w:eastAsia="zh-CN"/>
        </w:rPr>
      </w:pPr>
      <w:r w:rsidRPr="00885F53">
        <w:rPr>
          <w:lang w:val="en-US"/>
        </w:rPr>
        <w:t>For FR2</w:t>
      </w:r>
      <w:r w:rsidRPr="00885F53">
        <w:rPr>
          <w:lang w:val="en-US" w:eastAsia="zh-CN"/>
        </w:rPr>
        <w:t>,</w:t>
      </w:r>
    </w:p>
    <w:p w14:paraId="498A0EAA" w14:textId="77777777" w:rsidR="00D94807" w:rsidRPr="00885F53" w:rsidRDefault="00D94807" w:rsidP="00D94807">
      <w:pPr>
        <w:ind w:left="1136" w:firstLine="284"/>
        <w:rPr>
          <w:lang w:val="en-US" w:eastAsia="zh-CN"/>
        </w:rPr>
      </w:pPr>
      <w:r w:rsidRPr="00885F53">
        <w:rPr>
          <w:lang w:val="en-US"/>
        </w:rPr>
        <w:t>K</w:t>
      </w:r>
      <w:r w:rsidRPr="00885F53">
        <w:rPr>
          <w:vertAlign w:val="subscript"/>
          <w:lang w:val="en-US"/>
        </w:rPr>
        <w:t>layer1_measurement</w:t>
      </w:r>
      <w:r w:rsidRPr="00885F53">
        <w:rPr>
          <w:lang w:val="en-US"/>
        </w:rPr>
        <w:t xml:space="preserve">=1, </w:t>
      </w:r>
    </w:p>
    <w:p w14:paraId="506158F6" w14:textId="77777777" w:rsidR="00D94807" w:rsidRPr="00885F53" w:rsidRDefault="00D94807" w:rsidP="00D94807">
      <w:pPr>
        <w:pStyle w:val="B5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85F53">
        <w:rPr>
          <w:lang w:val="en-US"/>
        </w:rPr>
        <w:t xml:space="preserve">if all of the reference signals configured for RLM, BFD, CBD or L1-RSRP for beam reporting outside measurement gap are not fully overlapped by intra-frequency SMTC occasions, or </w:t>
      </w:r>
    </w:p>
    <w:p w14:paraId="419EC0F7" w14:textId="77777777" w:rsidR="00D94807" w:rsidRPr="00885F53" w:rsidRDefault="00D94807" w:rsidP="00D94807">
      <w:pPr>
        <w:pStyle w:val="B5"/>
        <w:rPr>
          <w:lang w:val="en-US" w:eastAsia="zh-CN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885F53">
        <w:rPr>
          <w:lang w:val="en-US"/>
        </w:rPr>
        <w:t xml:space="preserve">if all of the reference signal configured for RLM, BFD, CBD or L1-RSRP for beam reporting outside measurement gap and fully-overlapped by intra-frequency SMTC occasions are not overlapped by with </w:t>
      </w:r>
      <w:r w:rsidRPr="00885F53">
        <w:rPr>
          <w:lang w:val="en-US" w:eastAsia="zh-CN"/>
        </w:rPr>
        <w:t xml:space="preserve">the SSB symbols indicated by </w:t>
      </w:r>
      <w:r w:rsidRPr="00885F53">
        <w:rPr>
          <w:i/>
          <w:lang w:val="en-US" w:eastAsia="zh-CN"/>
        </w:rPr>
        <w:t>SSB-</w:t>
      </w:r>
      <w:proofErr w:type="spellStart"/>
      <w:r w:rsidRPr="00885F53">
        <w:rPr>
          <w:i/>
          <w:lang w:val="en-US" w:eastAsia="zh-CN"/>
        </w:rPr>
        <w:t>ToMeasure</w:t>
      </w:r>
      <w:proofErr w:type="spellEnd"/>
      <w:r w:rsidRPr="00885F53">
        <w:rPr>
          <w:lang w:val="en-US"/>
        </w:rPr>
        <w:t xml:space="preserve"> </w:t>
      </w:r>
      <w:r w:rsidRPr="00885F53">
        <w:rPr>
          <w:lang w:val="en-US" w:eastAsia="zh-CN"/>
        </w:rPr>
        <w:t xml:space="preserve">and 1 symbol before each consecutive SSB symbols indicated by </w:t>
      </w:r>
      <w:r w:rsidRPr="00885F53">
        <w:rPr>
          <w:i/>
          <w:lang w:val="en-US" w:eastAsia="zh-CN"/>
        </w:rPr>
        <w:t>SSB-</w:t>
      </w:r>
      <w:proofErr w:type="spellStart"/>
      <w:r w:rsidRPr="00885F53">
        <w:rPr>
          <w:i/>
          <w:lang w:val="en-US" w:eastAsia="zh-CN"/>
        </w:rPr>
        <w:t>ToMeasure</w:t>
      </w:r>
      <w:proofErr w:type="spellEnd"/>
      <w:r w:rsidRPr="00885F53">
        <w:rPr>
          <w:lang w:val="en-US" w:eastAsia="zh-CN"/>
        </w:rPr>
        <w:t xml:space="preserve"> and 1 symbol after each consecutive SSB symbols indicated by </w:t>
      </w:r>
      <w:r w:rsidRPr="00885F53">
        <w:rPr>
          <w:i/>
          <w:lang w:val="en-US" w:eastAsia="zh-CN"/>
        </w:rPr>
        <w:t>SSB-</w:t>
      </w:r>
      <w:proofErr w:type="spellStart"/>
      <w:r w:rsidRPr="00885F53">
        <w:rPr>
          <w:i/>
          <w:lang w:val="en-US" w:eastAsia="zh-CN"/>
        </w:rPr>
        <w:t>ToMeasure</w:t>
      </w:r>
      <w:proofErr w:type="spellEnd"/>
      <w:r w:rsidRPr="00885F53">
        <w:rPr>
          <w:lang w:val="en-US" w:eastAsia="zh-CN"/>
        </w:rPr>
        <w:t xml:space="preserve">, given that </w:t>
      </w:r>
      <w:r w:rsidRPr="00885F53">
        <w:rPr>
          <w:i/>
          <w:lang w:val="en-US" w:eastAsia="zh-CN"/>
        </w:rPr>
        <w:t>SSB-</w:t>
      </w:r>
      <w:proofErr w:type="spellStart"/>
      <w:r w:rsidRPr="00885F53">
        <w:rPr>
          <w:i/>
          <w:lang w:val="en-US" w:eastAsia="zh-CN"/>
        </w:rPr>
        <w:t>ToMeasure</w:t>
      </w:r>
      <w:proofErr w:type="spellEnd"/>
      <w:r w:rsidRPr="00885F53">
        <w:rPr>
          <w:i/>
          <w:lang w:val="en-US" w:eastAsia="zh-CN"/>
        </w:rPr>
        <w:t xml:space="preserve"> </w:t>
      </w:r>
      <w:r w:rsidRPr="00885F53">
        <w:rPr>
          <w:lang w:val="en-US"/>
        </w:rPr>
        <w:t>is configured;</w:t>
      </w:r>
    </w:p>
    <w:p w14:paraId="025D9748" w14:textId="77777777" w:rsidR="00D94807" w:rsidRPr="00885F53" w:rsidRDefault="00D94807" w:rsidP="00D94807">
      <w:pPr>
        <w:ind w:left="1134" w:firstLine="284"/>
        <w:rPr>
          <w:i/>
        </w:rPr>
      </w:pPr>
      <w:r w:rsidRPr="00885F53">
        <w:rPr>
          <w:lang w:val="en-US"/>
        </w:rPr>
        <w:t>K</w:t>
      </w:r>
      <w:r w:rsidRPr="00885F53">
        <w:rPr>
          <w:vertAlign w:val="subscript"/>
          <w:lang w:val="en-US"/>
        </w:rPr>
        <w:t>layer1_measurement</w:t>
      </w:r>
      <w:r w:rsidRPr="00885F53">
        <w:rPr>
          <w:lang w:val="en-US"/>
        </w:rPr>
        <w:t>=1.5, otherwise.</w:t>
      </w:r>
    </w:p>
    <w:p w14:paraId="5B814693" w14:textId="77777777" w:rsidR="00D94807" w:rsidRPr="00885F53" w:rsidRDefault="00D94807" w:rsidP="00D94807">
      <w:pPr>
        <w:ind w:left="568"/>
      </w:pPr>
      <w:r w:rsidRPr="00885F53">
        <w:t>If SCG DRX is in use, intrafrequency cell identification requirements specified in Table 9.2.5.1-1, Table 9.2.5.1-2, Table 9.2.5.1-3, Table 9.2.5.1-4, Table 9.2.5.1-5 and Table 9.2.5.1-6 shall depend on the SCG DRX cycle. O</w:t>
      </w:r>
      <w:r w:rsidRPr="00885F53">
        <w:rPr>
          <w:lang w:eastAsia="zh-CN"/>
        </w:rPr>
        <w:t>therwise</w:t>
      </w:r>
      <w:r w:rsidRPr="00885F53">
        <w:t>,</w:t>
      </w:r>
      <w:r w:rsidRPr="00885F53">
        <w:rPr>
          <w:lang w:eastAsia="zh-CN"/>
        </w:rPr>
        <w:t xml:space="preserve"> the requirements </w:t>
      </w:r>
      <w:r w:rsidRPr="00885F53">
        <w:t>for when DRX is not in use shall apply.</w:t>
      </w:r>
    </w:p>
    <w:p w14:paraId="097D4FB2" w14:textId="77777777" w:rsidR="00D94807" w:rsidRPr="00885F53" w:rsidRDefault="00D94807" w:rsidP="00D94807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9.2.5.1-1: Time period for PSS/SSS detection, (Frequency range FR1</w:t>
      </w:r>
      <w:ins w:id="4" w:author="Ericsson" w:date="2020-01-28T12:27:00Z">
        <w:r>
          <w:rPr>
            <w:rFonts w:ascii="Arial" w:hAnsi="Arial"/>
            <w:b/>
          </w:rPr>
          <w:t xml:space="preserve">, </w:t>
        </w:r>
        <w:proofErr w:type="spellStart"/>
        <w:r>
          <w:rPr>
            <w:rFonts w:ascii="Arial" w:hAnsi="Arial"/>
            <w:b/>
          </w:rPr>
          <w:t>TBD_flag</w:t>
        </w:r>
        <w:proofErr w:type="spellEnd"/>
        <w:r>
          <w:rPr>
            <w:rFonts w:ascii="Arial" w:hAnsi="Arial"/>
            <w:b/>
          </w:rPr>
          <w:t xml:space="preserve"> is not configured</w:t>
        </w:r>
      </w:ins>
      <w:r w:rsidRPr="00885F53">
        <w:rPr>
          <w:rFonts w:ascii="Arial" w:hAnsi="Arial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75DD1575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256D" w14:textId="77777777" w:rsidR="00D94807" w:rsidRPr="00885F53" w:rsidRDefault="00D94807" w:rsidP="00D94807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7E32" w14:textId="77777777" w:rsidR="00D94807" w:rsidRPr="00885F53" w:rsidRDefault="00D94807" w:rsidP="00D94807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D94807" w:rsidRPr="00885F53" w14:paraId="31C6E281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2CC7" w14:textId="77777777" w:rsidR="00D94807" w:rsidRPr="00885F53" w:rsidRDefault="00D94807" w:rsidP="00D94807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B11F" w14:textId="77777777" w:rsidR="00D94807" w:rsidRPr="00885F53" w:rsidRDefault="00D94807" w:rsidP="00D94807">
            <w:pPr>
              <w:pStyle w:val="TAC"/>
            </w:pPr>
            <w:r w:rsidRPr="0059755E">
              <w:rPr>
                <w:rFonts w:ascii="Times New Roman" w:hAnsi="Times New Roman"/>
                <w:sz w:val="20"/>
              </w:rPr>
              <w:t xml:space="preserve">max( 600ms, ceil( 5 x </w:t>
            </w:r>
            <w:proofErr w:type="spellStart"/>
            <w:r w:rsidRPr="0059755E">
              <w:rPr>
                <w:rFonts w:ascii="Times New Roman" w:hAnsi="Times New Roman"/>
                <w:sz w:val="20"/>
              </w:rPr>
              <w:t>K</w:t>
            </w:r>
            <w:r w:rsidRPr="0059755E">
              <w:rPr>
                <w:rFonts w:ascii="Times New Roman" w:hAnsi="Times New Roman"/>
                <w:sz w:val="20"/>
                <w:vertAlign w:val="subscript"/>
              </w:rPr>
              <w:t>p</w:t>
            </w:r>
            <w:proofErr w:type="spellEnd"/>
            <w:r w:rsidRPr="0059755E">
              <w:rPr>
                <w:rFonts w:ascii="Times New Roman" w:hAnsi="Times New Roman"/>
                <w:sz w:val="20"/>
              </w:rPr>
              <w:t>) x SMTC period )</w:t>
            </w:r>
            <w:r w:rsidRPr="0059755E">
              <w:rPr>
                <w:rFonts w:ascii="Times New Roman" w:hAnsi="Times New Roman"/>
                <w:sz w:val="20"/>
                <w:vertAlign w:val="superscript"/>
              </w:rPr>
              <w:t>Note 1</w:t>
            </w:r>
            <w:r w:rsidRPr="0059755E">
              <w:rPr>
                <w:rFonts w:ascii="Times New Roman" w:hAnsi="Times New Roman"/>
                <w:sz w:val="20"/>
              </w:rPr>
              <w:t xml:space="preserve"> x </w:t>
            </w:r>
            <w:r w:rsidRPr="00F119C7">
              <w:t xml:space="preserve">se </w:t>
            </w:r>
            <w:proofErr w:type="spellStart"/>
            <w:r w:rsidRPr="0059755E">
              <w:rPr>
                <w:rFonts w:ascii="Times New Roman" w:hAnsi="Times New Roman"/>
                <w:sz w:val="20"/>
              </w:rPr>
              <w:t>CSSF</w:t>
            </w:r>
            <w:r w:rsidRPr="0059755E">
              <w:rPr>
                <w:rFonts w:ascii="Times New Roman" w:hAnsi="Times New Roman"/>
                <w:sz w:val="20"/>
                <w:vertAlign w:val="subscript"/>
              </w:rPr>
              <w:t>intra</w:t>
            </w:r>
            <w:proofErr w:type="spellEnd"/>
          </w:p>
        </w:tc>
      </w:tr>
      <w:tr w:rsidR="00D94807" w:rsidRPr="00885F53" w14:paraId="46A00884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4C99" w14:textId="77777777" w:rsidR="00D94807" w:rsidRPr="00885F53" w:rsidRDefault="00D94807" w:rsidP="00D94807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6C56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max( 600ms, ceil(1.5x 5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) x max(SMTC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219D0AC8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91AA" w14:textId="77777777" w:rsidR="00D94807" w:rsidRPr="00885F53" w:rsidRDefault="00D94807" w:rsidP="00D94807">
            <w:pPr>
              <w:pStyle w:val="TAC"/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D4D6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ceil(5]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) 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1DF0D02D" w14:textId="77777777" w:rsidTr="00D9480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69DC" w14:textId="77777777" w:rsidR="00D94807" w:rsidRPr="00885F53" w:rsidRDefault="00D94807" w:rsidP="00D94807">
            <w:pPr>
              <w:pStyle w:val="TAN"/>
            </w:pPr>
            <w:r w:rsidRPr="00885F53">
              <w:t>NOTE 1:</w:t>
            </w:r>
            <w:r w:rsidRPr="00885F53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3A6F0B1D" w14:textId="77777777" w:rsidR="00D94807" w:rsidRDefault="00D94807" w:rsidP="00D94807">
      <w:pPr>
        <w:keepNext/>
        <w:keepLines/>
        <w:spacing w:before="60"/>
        <w:jc w:val="center"/>
        <w:rPr>
          <w:ins w:id="5" w:author="Ericsson" w:date="2020-01-28T12:09:00Z"/>
          <w:rFonts w:ascii="Arial" w:hAnsi="Arial"/>
          <w:b/>
        </w:rPr>
      </w:pPr>
    </w:p>
    <w:p w14:paraId="510A3D49" w14:textId="77777777" w:rsidR="00D94807" w:rsidRPr="00885F53" w:rsidRDefault="00D94807" w:rsidP="00D94807">
      <w:pPr>
        <w:keepNext/>
        <w:keepLines/>
        <w:spacing w:before="60"/>
        <w:jc w:val="center"/>
        <w:rPr>
          <w:ins w:id="6" w:author="Ericsson" w:date="2020-01-28T11:59:00Z"/>
        </w:rPr>
      </w:pPr>
      <w:ins w:id="7" w:author="Ericsson" w:date="2020-01-28T11:59:00Z">
        <w:r w:rsidRPr="00885F53">
          <w:rPr>
            <w:rFonts w:ascii="Arial" w:hAnsi="Arial"/>
            <w:b/>
          </w:rPr>
          <w:t>Table 9.2.5.1-1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: Time period for PSS/SSS detection, (Frequency range FR1</w:t>
        </w:r>
      </w:ins>
      <w:ins w:id="8" w:author="Ericsson" w:date="2020-01-28T12:28:00Z">
        <w:r>
          <w:rPr>
            <w:rFonts w:ascii="Arial" w:hAnsi="Arial"/>
            <w:b/>
          </w:rPr>
          <w:t xml:space="preserve">, </w:t>
        </w:r>
        <w:proofErr w:type="spellStart"/>
        <w:r>
          <w:rPr>
            <w:rFonts w:ascii="Arial" w:hAnsi="Arial"/>
            <w:b/>
          </w:rPr>
          <w:t>TBD_flag</w:t>
        </w:r>
        <w:proofErr w:type="spellEnd"/>
        <w:r>
          <w:rPr>
            <w:rFonts w:ascii="Arial" w:hAnsi="Arial"/>
            <w:b/>
          </w:rPr>
          <w:t xml:space="preserve"> is configured</w:t>
        </w:r>
      </w:ins>
      <w:ins w:id="9" w:author="Ericsson" w:date="2020-01-28T11:59:00Z">
        <w:r w:rsidRPr="00885F53">
          <w:rPr>
            <w:rFonts w:ascii="Arial" w:hAnsi="Arial"/>
            <w:b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  <w:tblGridChange w:id="10">
          <w:tblGrid>
            <w:gridCol w:w="4620"/>
            <w:gridCol w:w="4621"/>
          </w:tblGrid>
        </w:tblGridChange>
      </w:tblGrid>
      <w:tr w:rsidR="00D94807" w:rsidRPr="00885F53" w14:paraId="207902B8" w14:textId="77777777" w:rsidTr="00D94807">
        <w:trPr>
          <w:ins w:id="11" w:author="Ericsson" w:date="2020-01-28T11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0CFD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ins w:id="12" w:author="Ericsson" w:date="2020-01-28T11:59:00Z"/>
              </w:rPr>
            </w:pPr>
            <w:ins w:id="13" w:author="Ericsson" w:date="2020-01-28T11:59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4F5DE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ins w:id="14" w:author="Ericsson" w:date="2020-01-28T11:59:00Z"/>
              </w:rPr>
            </w:pPr>
            <w:ins w:id="15" w:author="Ericsson" w:date="2020-01-28T11:59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PSS/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SSS_sync_intra</w:t>
              </w:r>
            </w:ins>
            <w:ins w:id="16" w:author="Ericsson" w:date="2020-01-28T12:03:00Z">
              <w:r w:rsidRPr="00242736">
                <w:rPr>
                  <w:rFonts w:ascii="Arial" w:hAnsi="Arial"/>
                  <w:b/>
                  <w:sz w:val="18"/>
                  <w:vertAlign w:val="superscript"/>
                  <w:rPrChange w:id="17" w:author="Ericsson" w:date="2020-01-28T12:03:00Z">
                    <w:rPr>
                      <w:rFonts w:ascii="Arial" w:hAnsi="Arial"/>
                      <w:b/>
                      <w:sz w:val="18"/>
                      <w:vertAlign w:val="subscript"/>
                    </w:rPr>
                  </w:rPrChange>
                </w:rPr>
                <w:t>NOTE</w:t>
              </w:r>
              <w:proofErr w:type="spellEnd"/>
              <w:r w:rsidRPr="00242736">
                <w:rPr>
                  <w:rFonts w:ascii="Arial" w:hAnsi="Arial"/>
                  <w:b/>
                  <w:sz w:val="18"/>
                  <w:vertAlign w:val="superscript"/>
                  <w:rPrChange w:id="18" w:author="Ericsson" w:date="2020-01-28T12:03:00Z">
                    <w:rPr>
                      <w:rFonts w:ascii="Arial" w:hAnsi="Arial"/>
                      <w:b/>
                      <w:sz w:val="18"/>
                      <w:vertAlign w:val="subscript"/>
                    </w:rPr>
                  </w:rPrChange>
                </w:rPr>
                <w:t xml:space="preserve"> 2,3</w:t>
              </w:r>
            </w:ins>
          </w:p>
        </w:tc>
      </w:tr>
      <w:tr w:rsidR="00D94807" w:rsidRPr="00885F53" w14:paraId="76B3332D" w14:textId="77777777" w:rsidTr="00D94807">
        <w:trPr>
          <w:ins w:id="19" w:author="Ericsson" w:date="2020-01-28T11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01BE" w14:textId="77777777" w:rsidR="00D94807" w:rsidRPr="00885F53" w:rsidRDefault="00D94807" w:rsidP="00D94807">
            <w:pPr>
              <w:pStyle w:val="TAC"/>
              <w:rPr>
                <w:ins w:id="20" w:author="Ericsson" w:date="2020-01-28T11:59:00Z"/>
              </w:rPr>
            </w:pPr>
            <w:ins w:id="21" w:author="Ericsson" w:date="2020-01-28T11:59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B901" w14:textId="77777777" w:rsidR="00D94807" w:rsidRPr="00885F53" w:rsidRDefault="00D94807" w:rsidP="00D94807">
            <w:pPr>
              <w:pStyle w:val="TAC"/>
              <w:rPr>
                <w:ins w:id="22" w:author="Ericsson" w:date="2020-01-28T11:59:00Z"/>
              </w:rPr>
            </w:pPr>
            <w:ins w:id="23" w:author="Ericsson" w:date="2020-01-28T11:59:00Z">
              <w:r w:rsidRPr="0059755E">
                <w:rPr>
                  <w:rFonts w:ascii="Times New Roman" w:hAnsi="Times New Roman"/>
                  <w:sz w:val="20"/>
                </w:rPr>
                <w:t xml:space="preserve">max( 600ms, ceil( 5 x </w:t>
              </w:r>
              <w:proofErr w:type="spellStart"/>
              <w:r w:rsidRPr="0059755E">
                <w:rPr>
                  <w:rFonts w:ascii="Times New Roman" w:hAnsi="Times New Roman"/>
                  <w:sz w:val="20"/>
                </w:rPr>
                <w:t>K</w:t>
              </w:r>
              <w:r w:rsidRPr="0059755E">
                <w:rPr>
                  <w:rFonts w:ascii="Times New Roman" w:hAnsi="Times New Roman"/>
                  <w:sz w:val="20"/>
                  <w:vertAlign w:val="subscript"/>
                </w:rPr>
                <w:t>p</w:t>
              </w:r>
              <w:proofErr w:type="spellEnd"/>
              <w:r w:rsidRPr="0059755E">
                <w:rPr>
                  <w:rFonts w:ascii="Times New Roman" w:hAnsi="Times New Roman"/>
                  <w:sz w:val="20"/>
                </w:rPr>
                <w:t>) x SMTC period )</w:t>
              </w:r>
              <w:r w:rsidRPr="0059755E">
                <w:rPr>
                  <w:rFonts w:ascii="Times New Roman" w:hAnsi="Times New Roman"/>
                  <w:sz w:val="20"/>
                  <w:vertAlign w:val="superscript"/>
                </w:rPr>
                <w:t>Note 1</w:t>
              </w:r>
              <w:r w:rsidRPr="0059755E">
                <w:rPr>
                  <w:rFonts w:ascii="Times New Roman" w:hAnsi="Times New Roman"/>
                  <w:sz w:val="20"/>
                </w:rPr>
                <w:t xml:space="preserve"> x </w:t>
              </w:r>
              <w:r w:rsidRPr="00F119C7">
                <w:t xml:space="preserve">se </w:t>
              </w:r>
              <w:proofErr w:type="spellStart"/>
              <w:r w:rsidRPr="0059755E">
                <w:rPr>
                  <w:rFonts w:ascii="Times New Roman" w:hAnsi="Times New Roman"/>
                  <w:sz w:val="20"/>
                </w:rPr>
                <w:t>CSSF</w:t>
              </w:r>
              <w:r w:rsidRPr="0059755E">
                <w:rPr>
                  <w:rFonts w:ascii="Times New Roman" w:hAnsi="Times New Roman"/>
                  <w:sz w:val="20"/>
                  <w:vertAlign w:val="subscript"/>
                </w:rPr>
                <w:t>intra</w:t>
              </w:r>
              <w:proofErr w:type="spellEnd"/>
            </w:ins>
          </w:p>
        </w:tc>
      </w:tr>
      <w:tr w:rsidR="00D94807" w:rsidRPr="00885F53" w14:paraId="2BF4D1BE" w14:textId="77777777" w:rsidTr="00D94807">
        <w:trPr>
          <w:ins w:id="24" w:author="Callender" w:date="2020-04-02T15:0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7DF6" w14:textId="3F96E09B" w:rsidR="00D94807" w:rsidRPr="00885F53" w:rsidRDefault="00D94807" w:rsidP="00D94807">
            <w:pPr>
              <w:pStyle w:val="TAC"/>
              <w:rPr>
                <w:ins w:id="25" w:author="Callender" w:date="2020-04-02T15:00:00Z"/>
              </w:rPr>
            </w:pPr>
            <w:ins w:id="26" w:author="Callender" w:date="2020-04-02T15:01:00Z">
              <w:r w:rsidRPr="00885F53">
                <w:t>DRX cycle</w:t>
              </w:r>
              <w:r w:rsidRPr="00885F53">
                <w:rPr>
                  <w:rFonts w:hint="eastAsia"/>
                  <w:lang w:val="en-US"/>
                </w:rPr>
                <w:t>≤</w:t>
              </w:r>
              <w:r w:rsidRPr="00885F53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0515" w14:textId="166B85D0" w:rsidR="00D94807" w:rsidRPr="00885F53" w:rsidRDefault="00D94807" w:rsidP="00D94807">
            <w:pPr>
              <w:pStyle w:val="TAC"/>
              <w:rPr>
                <w:ins w:id="27" w:author="Callender" w:date="2020-04-02T15:00:00Z"/>
              </w:rPr>
            </w:pPr>
            <w:ins w:id="28" w:author="Callender" w:date="2020-04-02T15:01:00Z">
              <w:r w:rsidRPr="00885F53">
                <w:t xml:space="preserve">max( 600ms, ceil( </w:t>
              </w:r>
              <w:r>
                <w:t xml:space="preserve">M x </w:t>
              </w:r>
              <w:r w:rsidRPr="00885F53">
                <w:t xml:space="preserve">5 x </w:t>
              </w:r>
              <w:proofErr w:type="spellStart"/>
              <w:r w:rsidRPr="00885F53">
                <w:t>K</w:t>
              </w:r>
              <w:r w:rsidRPr="00885F53">
                <w:rPr>
                  <w:vertAlign w:val="subscript"/>
                </w:rPr>
                <w:t>p</w:t>
              </w:r>
              <w:proofErr w:type="spellEnd"/>
              <w:r w:rsidRPr="00885F53">
                <w:t>) x max(SMTC period</w:t>
              </w:r>
              <w:r w:rsidRPr="0059755E">
                <w:rPr>
                  <w:rFonts w:ascii="Times New Roman" w:hAnsi="Times New Roman"/>
                  <w:sz w:val="20"/>
                  <w:vertAlign w:val="superscript"/>
                </w:rPr>
                <w:t xml:space="preserve"> Note 1</w:t>
              </w:r>
              <w:r w:rsidRPr="00885F53">
                <w:t xml:space="preserve">,DRX cycle))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r w:rsidR="00BD3B8A" w:rsidRPr="00BD3B8A">
                <w:rPr>
                  <w:vertAlign w:val="superscript"/>
                  <w:rPrChange w:id="29" w:author="Callender" w:date="2020-04-02T15:02:00Z">
                    <w:rPr>
                      <w:vertAlign w:val="subscript"/>
                    </w:rPr>
                  </w:rPrChange>
                </w:rPr>
                <w:t>NOTE</w:t>
              </w:r>
              <w:proofErr w:type="spellEnd"/>
              <w:r w:rsidR="00BD3B8A" w:rsidRPr="00BD3B8A">
                <w:rPr>
                  <w:vertAlign w:val="superscript"/>
                  <w:rPrChange w:id="30" w:author="Callender" w:date="2020-04-02T15:02:00Z">
                    <w:rPr>
                      <w:vertAlign w:val="subscript"/>
                    </w:rPr>
                  </w:rPrChange>
                </w:rPr>
                <w:t xml:space="preserve"> 4,5</w:t>
              </w:r>
            </w:ins>
          </w:p>
        </w:tc>
      </w:tr>
      <w:tr w:rsidR="00D94807" w:rsidRPr="00885F53" w14:paraId="1A105004" w14:textId="77777777" w:rsidTr="00D94807">
        <w:trPr>
          <w:ins w:id="31" w:author="Ericsson" w:date="2020-01-28T11:59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410E" w14:textId="457F1F32" w:rsidR="00D94807" w:rsidRPr="00885F53" w:rsidRDefault="00D94807" w:rsidP="00D94807">
            <w:pPr>
              <w:pStyle w:val="TAC"/>
              <w:rPr>
                <w:ins w:id="32" w:author="Ericsson" w:date="2020-01-28T11:59:00Z"/>
              </w:rPr>
            </w:pPr>
            <w:ins w:id="33" w:author="Ericsson" w:date="2020-01-28T11:59:00Z">
              <w:r w:rsidRPr="00885F53">
                <w:t>DRX</w:t>
              </w:r>
            </w:ins>
            <w:ins w:id="34" w:author="Callender" w:date="2020-04-02T15:01:00Z">
              <w:r>
                <w:t xml:space="preserve"> cycle&gt;320ms</w:t>
              </w:r>
            </w:ins>
            <w:ins w:id="35" w:author="Ericsson" w:date="2020-01-28T12:07:00Z">
              <w:r w:rsidRPr="005D60FC">
                <w:rPr>
                  <w:vertAlign w:val="superscript"/>
                </w:rPr>
                <w:t>NOTE 4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8BBA" w14:textId="77777777" w:rsidR="00D94807" w:rsidRPr="00885F53" w:rsidRDefault="00D94807" w:rsidP="00D94807">
            <w:pPr>
              <w:pStyle w:val="TAC"/>
              <w:rPr>
                <w:ins w:id="36" w:author="Ericsson" w:date="2020-01-28T11:59:00Z"/>
                <w:b/>
              </w:rPr>
            </w:pPr>
            <w:ins w:id="37" w:author="Ericsson" w:date="2020-01-28T11:59:00Z">
              <w:r w:rsidRPr="00885F53">
                <w:t xml:space="preserve">max( 600ms, ceil( 5 x </w:t>
              </w:r>
              <w:proofErr w:type="spellStart"/>
              <w:r w:rsidRPr="00885F53">
                <w:t>K</w:t>
              </w:r>
              <w:r w:rsidRPr="00885F53">
                <w:rPr>
                  <w:vertAlign w:val="subscript"/>
                </w:rPr>
                <w:t>p</w:t>
              </w:r>
              <w:proofErr w:type="spellEnd"/>
              <w:r w:rsidRPr="00885F53">
                <w:t>) x max(SMTC period</w:t>
              </w:r>
            </w:ins>
            <w:ins w:id="38" w:author="Ericsson" w:date="2020-01-28T12:08:00Z">
              <w:r w:rsidRPr="0059755E">
                <w:rPr>
                  <w:rFonts w:ascii="Times New Roman" w:hAnsi="Times New Roman"/>
                  <w:sz w:val="20"/>
                  <w:vertAlign w:val="superscript"/>
                </w:rPr>
                <w:t xml:space="preserve"> Note 1</w:t>
              </w:r>
            </w:ins>
            <w:ins w:id="39" w:author="Ericsson" w:date="2020-01-28T11:59:00Z">
              <w:r w:rsidRPr="00885F53">
                <w:t xml:space="preserve">,DRX cycle))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D94807" w:rsidRPr="00885F53" w14:paraId="67CE2042" w14:textId="77777777" w:rsidTr="00D94807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0" w:author="Ericsson" w:date="2020-01-28T12:29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788"/>
          <w:ins w:id="41" w:author="Ericsson" w:date="2020-01-28T11:59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Ericsson" w:date="2020-01-28T12:29:00Z">
              <w:tcPr>
                <w:tcW w:w="92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DA5D3A" w14:textId="77777777" w:rsidR="00D94807" w:rsidRDefault="00D94807" w:rsidP="00D94807">
            <w:pPr>
              <w:pStyle w:val="TAN"/>
              <w:rPr>
                <w:ins w:id="43" w:author="Ericsson" w:date="2020-01-28T12:01:00Z"/>
              </w:rPr>
            </w:pPr>
            <w:ins w:id="44" w:author="Ericsson" w:date="2020-01-28T11:59:00Z">
              <w:r w:rsidRPr="00885F53">
                <w:t>NOTE 1:</w:t>
              </w:r>
              <w:r w:rsidRPr="00885F53"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1A37679E" w14:textId="214BF61F" w:rsidR="00D94807" w:rsidRDefault="00D94807" w:rsidP="00D94807">
            <w:pPr>
              <w:keepNext/>
              <w:keepLines/>
              <w:spacing w:after="0"/>
              <w:ind w:left="851" w:hanging="851"/>
              <w:rPr>
                <w:ins w:id="45" w:author="Callender" w:date="2020-04-02T15:00:00Z"/>
                <w:rFonts w:ascii="Arial" w:hAnsi="Arial"/>
                <w:sz w:val="18"/>
              </w:rPr>
            </w:pPr>
            <w:ins w:id="46" w:author="Ericsson" w:date="2020-01-28T12:01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NOTE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2</w:t>
              </w:r>
              <w:r w:rsidRPr="00885F53">
                <w:rPr>
                  <w:rFonts w:ascii="Arial" w:hAnsi="Arial"/>
                  <w:sz w:val="18"/>
                </w:rPr>
                <w:t>:</w:t>
              </w:r>
              <w:r w:rsidRPr="00885F53">
                <w:rPr>
                  <w:rFonts w:ascii="Arial" w:hAnsi="Arial"/>
                  <w:sz w:val="18"/>
                  <w:lang w:val="en-US"/>
                </w:rPr>
                <w:tab/>
              </w:r>
              <w:r>
                <w:rPr>
                  <w:rFonts w:ascii="Arial" w:hAnsi="Arial"/>
                  <w:sz w:val="18"/>
                </w:rPr>
                <w:t>FR2 high speed requirements are not specified.</w:t>
              </w:r>
            </w:ins>
          </w:p>
          <w:p w14:paraId="7A2DCE7D" w14:textId="3A4A18E8" w:rsidR="00D94807" w:rsidRPr="00D94807" w:rsidRDefault="00D94807" w:rsidP="00D94807">
            <w:pPr>
              <w:keepNext/>
              <w:keepLines/>
              <w:spacing w:after="0"/>
              <w:ind w:left="851" w:hanging="851"/>
              <w:rPr>
                <w:ins w:id="47" w:author="Ericsson" w:date="2020-01-28T12:01:00Z"/>
                <w:rPrChange w:id="48" w:author="Callender" w:date="2020-04-02T15:00:00Z">
                  <w:rPr>
                    <w:ins w:id="49" w:author="Ericsson" w:date="2020-01-28T12:01:00Z"/>
                    <w:rFonts w:ascii="Arial" w:hAnsi="Arial"/>
                    <w:snapToGrid w:val="0"/>
                    <w:sz w:val="18"/>
                    <w:lang w:eastAsia="zh-CN"/>
                  </w:rPr>
                </w:rPrChange>
              </w:rPr>
            </w:pPr>
            <w:ins w:id="50" w:author="Callender" w:date="2020-04-02T15:00:00Z">
              <w:r>
                <w:t>NOTE 3:</w:t>
              </w:r>
              <w:r w:rsidRPr="00885F53">
                <w:rPr>
                  <w:lang w:val="en-US"/>
                </w:rPr>
                <w:t xml:space="preserve"> </w:t>
              </w:r>
              <w:r w:rsidRPr="00885F53">
                <w:rPr>
                  <w:lang w:val="en-US"/>
                </w:rPr>
                <w:tab/>
              </w:r>
              <w:r>
                <w:rPr>
                  <w:lang w:val="en-US"/>
                </w:rPr>
                <w:t>Requirement for 2.56s DRX has not been enhanced to support high speed operation</w:t>
              </w:r>
            </w:ins>
          </w:p>
          <w:p w14:paraId="01B4CE96" w14:textId="77777777" w:rsidR="00D94807" w:rsidRPr="00885F53" w:rsidRDefault="00D94807" w:rsidP="00D94807">
            <w:pPr>
              <w:pStyle w:val="TAC"/>
              <w:jc w:val="left"/>
              <w:rPr>
                <w:ins w:id="51" w:author="Callender" w:date="2020-04-02T15:00:00Z"/>
              </w:rPr>
            </w:pPr>
            <w:ins w:id="52" w:author="Callender" w:date="2020-04-02T15:00:00Z">
              <w:r>
                <w:rPr>
                  <w:lang w:val="en-US"/>
                </w:rPr>
                <w:t>NOTE 4:</w:t>
              </w:r>
              <w:r w:rsidRPr="00885F53">
                <w:rPr>
                  <w:lang w:val="en-US"/>
                </w:rPr>
                <w:t xml:space="preserve"> </w:t>
              </w:r>
              <w:r w:rsidRPr="00885F53">
                <w:rPr>
                  <w:lang w:val="en-US"/>
                </w:rPr>
                <w:tab/>
              </w:r>
              <w:r w:rsidRPr="002152C5">
                <w:rPr>
                  <w:lang w:eastAsia="zh-CN"/>
                </w:rPr>
                <w:t>If SMTC periodicity &lt; 40ms, M=1, otherwise M=1.5</w:t>
              </w:r>
            </w:ins>
          </w:p>
          <w:p w14:paraId="366BFCCD" w14:textId="0D6E5C81" w:rsidR="00D94807" w:rsidRPr="00885F53" w:rsidRDefault="00D94807" w:rsidP="00D94807">
            <w:pPr>
              <w:pStyle w:val="TAN"/>
              <w:rPr>
                <w:ins w:id="53" w:author="Ericsson" w:date="2020-01-28T11:59:00Z"/>
              </w:rPr>
            </w:pPr>
            <w:ins w:id="54" w:author="Callender" w:date="2020-04-02T15:00:00Z">
              <w:r>
                <w:rPr>
                  <w:snapToGrid w:val="0"/>
                  <w:lang w:eastAsia="zh-CN"/>
                </w:rPr>
                <w:t>NOTE 5:</w:t>
              </w:r>
              <w:r w:rsidRPr="00885F53">
                <w:rPr>
                  <w:lang w:val="en-US"/>
                </w:rPr>
                <w:t xml:space="preserve"> </w:t>
              </w:r>
              <w:r w:rsidRPr="00885F53">
                <w:rPr>
                  <w:lang w:val="en-US"/>
                </w:rPr>
                <w:tab/>
              </w:r>
              <w:r w:rsidRPr="00D94807">
                <w:rPr>
                  <w:lang w:val="en-US"/>
                </w:rPr>
                <w:t xml:space="preserve">Operation with </w:t>
              </w:r>
              <w:r>
                <w:rPr>
                  <w:lang w:val="en-US"/>
                </w:rPr>
                <w:t>M=</w:t>
              </w:r>
              <w:r w:rsidRPr="00D94807">
                <w:rPr>
                  <w:lang w:val="en-US"/>
                </w:rPr>
                <w:t>1.5 may not be sufficient in all high speed deployments considered in this release of the specifications</w:t>
              </w:r>
              <w:r w:rsidRPr="00885F53" w:rsidDel="00D94807">
                <w:rPr>
                  <w:snapToGrid w:val="0"/>
                  <w:lang w:eastAsia="zh-CN"/>
                </w:rPr>
                <w:t xml:space="preserve"> </w:t>
              </w:r>
            </w:ins>
          </w:p>
        </w:tc>
      </w:tr>
    </w:tbl>
    <w:p w14:paraId="69B8715F" w14:textId="77777777" w:rsidR="00D94807" w:rsidRPr="00885F53" w:rsidRDefault="00D94807" w:rsidP="00D94807"/>
    <w:p w14:paraId="63E22AD7" w14:textId="77777777" w:rsidR="00D94807" w:rsidRPr="00885F53" w:rsidRDefault="00D94807" w:rsidP="00D94807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1A3390B6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786E" w14:textId="77777777" w:rsidR="00D94807" w:rsidRPr="00885F53" w:rsidRDefault="00D94807" w:rsidP="00D94807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1D9A" w14:textId="77777777" w:rsidR="00D94807" w:rsidRPr="00885F53" w:rsidRDefault="00D94807" w:rsidP="00D94807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D94807" w:rsidRPr="00885F53" w14:paraId="45116593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6205" w14:textId="77777777" w:rsidR="00D94807" w:rsidRPr="00885F53" w:rsidRDefault="00D94807" w:rsidP="00D94807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33BA" w14:textId="77777777" w:rsidR="00D94807" w:rsidRPr="00885F53" w:rsidRDefault="00D94807" w:rsidP="00D94807">
            <w:pPr>
              <w:pStyle w:val="TAC"/>
            </w:pPr>
            <w:r w:rsidRPr="00885F53">
              <w:t>max(600ms, ceil(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>)</w:t>
            </w:r>
            <w:r w:rsidRPr="00885F53">
              <w:rPr>
                <w:vertAlign w:val="subscript"/>
              </w:rPr>
              <w:t xml:space="preserve">  </w:t>
            </w:r>
            <w:r w:rsidRPr="00885F53">
              <w:t>x SMTC period)</w:t>
            </w:r>
            <w:r w:rsidRPr="00885F53">
              <w:rPr>
                <w:vertAlign w:val="superscript"/>
              </w:rPr>
              <w:t>Note 1</w:t>
            </w:r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7E82541C" w14:textId="77777777" w:rsidTr="00D94807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28DBF" w14:textId="77777777" w:rsidR="00D94807" w:rsidRPr="00885F53" w:rsidRDefault="00D94807" w:rsidP="00D94807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ADF5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max(600ms, ceil(1.5 x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>)</w:t>
            </w:r>
            <w:r w:rsidRPr="00885F53">
              <w:rPr>
                <w:vertAlign w:val="subscript"/>
              </w:rPr>
              <w:t xml:space="preserve"> </w:t>
            </w:r>
            <w:r w:rsidRPr="00885F53">
              <w:t xml:space="preserve">x max(SMTC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51FF3204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BAA5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2B2D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>ceil(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 xml:space="preserve">) </w:t>
            </w:r>
            <w:r w:rsidRPr="00885F53">
              <w:rPr>
                <w:vertAlign w:val="subscript"/>
              </w:rPr>
              <w:t xml:space="preserve"> </w:t>
            </w:r>
            <w:r w:rsidRPr="00885F53">
              <w:t xml:space="preserve">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06CAC71C" w14:textId="77777777" w:rsidTr="00D9480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A708" w14:textId="77777777" w:rsidR="00D94807" w:rsidRPr="00885F53" w:rsidRDefault="00D94807" w:rsidP="00D94807">
            <w:pPr>
              <w:pStyle w:val="TAN"/>
              <w:rPr>
                <w:i/>
              </w:rPr>
            </w:pPr>
            <w:r w:rsidRPr="00885F53">
              <w:t>NOTE 1:</w:t>
            </w:r>
            <w:r w:rsidRPr="00885F53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2C45318C" w14:textId="77777777" w:rsidR="00D94807" w:rsidRPr="00885F53" w:rsidRDefault="00D94807" w:rsidP="00D94807"/>
    <w:p w14:paraId="758AA06C" w14:textId="77777777" w:rsidR="00D94807" w:rsidRPr="00885F53" w:rsidRDefault="00D94807" w:rsidP="00D94807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lastRenderedPageBreak/>
        <w:t>Table 9.2.5.1-3: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62B0C885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43E5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A15A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 w:rsidRPr="00885F53"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D94807" w:rsidRPr="00885F53" w14:paraId="49FD5778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7374" w14:textId="77777777" w:rsidR="00D94807" w:rsidRPr="00885F53" w:rsidRDefault="00D94807" w:rsidP="00D94807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FA84" w14:textId="046A83D7" w:rsidR="00D94807" w:rsidRPr="00885F53" w:rsidRDefault="00D94807" w:rsidP="00D94807">
            <w:pPr>
              <w:pStyle w:val="TAC"/>
            </w:pPr>
            <w:r w:rsidRPr="00885F53">
              <w:t xml:space="preserve">max(120ms, ceil( 3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rPr>
                <w:vertAlign w:val="subscript"/>
              </w:rPr>
              <w:t xml:space="preserve"> </w:t>
            </w:r>
            <w:r w:rsidRPr="00885F53">
              <w:t>)</w:t>
            </w:r>
            <w:r w:rsidRPr="00885F53">
              <w:rPr>
                <w:vertAlign w:val="subscript"/>
              </w:rPr>
              <w:t xml:space="preserve"> </w:t>
            </w:r>
            <w:r w:rsidRPr="00885F53">
              <w:t>x SMTC period)</w:t>
            </w:r>
            <w:r w:rsidRPr="00885F53">
              <w:rPr>
                <w:vertAlign w:val="superscript"/>
              </w:rPr>
              <w:t>Note 1</w:t>
            </w:r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6039A9EB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1754E" w14:textId="77777777" w:rsidR="00D94807" w:rsidRPr="00885F53" w:rsidRDefault="00D94807" w:rsidP="00D94807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FB98" w14:textId="7EED45EF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max(120ms, ceil (1.5 x 3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) x max(SMTC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037B8CB0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82F3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714D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Ceil(3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) 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5E0D7B17" w14:textId="77777777" w:rsidTr="00D94807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8F84" w14:textId="34CE924F" w:rsidR="00D94807" w:rsidRPr="00C240CA" w:rsidRDefault="00D94807" w:rsidP="00D94807">
            <w:pPr>
              <w:pStyle w:val="TAN"/>
            </w:pPr>
            <w:r w:rsidRPr="00885F53">
              <w:rPr>
                <w:lang w:eastAsia="ko-KR"/>
              </w:rPr>
              <w:t>NOTE</w:t>
            </w:r>
            <w:r w:rsidRPr="00885F53">
              <w:t xml:space="preserve"> 1:</w:t>
            </w:r>
            <w:r w:rsidRPr="00885F53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46380DC7" w14:textId="77777777" w:rsidR="00D94807" w:rsidRPr="00885F53" w:rsidRDefault="00D94807" w:rsidP="00D94807"/>
    <w:p w14:paraId="6F755EC3" w14:textId="77777777" w:rsidR="00D94807" w:rsidRPr="00885F53" w:rsidRDefault="00D94807" w:rsidP="00D94807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9.2.5.1-4: Time period for PSS/SSS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152D03E7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14605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b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E5F1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b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</w:t>
            </w:r>
            <w:r w:rsidRPr="00885F53">
              <w:rPr>
                <w:vertAlign w:val="subscript"/>
              </w:rPr>
              <w:t>_</w:t>
            </w:r>
            <w:r w:rsidRPr="00885F53">
              <w:rPr>
                <w:b/>
                <w:vertAlign w:val="subscript"/>
              </w:rPr>
              <w:t>intra</w:t>
            </w:r>
            <w:proofErr w:type="spellEnd"/>
          </w:p>
        </w:tc>
      </w:tr>
      <w:tr w:rsidR="00D94807" w:rsidRPr="00885F53" w14:paraId="3BDC92F5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74FA" w14:textId="77777777" w:rsidR="00D94807" w:rsidRPr="00885F53" w:rsidRDefault="00D94807" w:rsidP="00D94807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A6A4" w14:textId="77777777" w:rsidR="00D94807" w:rsidRPr="00885F53" w:rsidRDefault="00D94807" w:rsidP="00D94807">
            <w:pPr>
              <w:pStyle w:val="TAC"/>
            </w:pPr>
            <w:r w:rsidRPr="00885F53">
              <w:t xml:space="preserve">5 x 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7C204F31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E8F62" w14:textId="77777777" w:rsidR="00D94807" w:rsidRPr="00885F53" w:rsidRDefault="00D94807" w:rsidP="00D94807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55EE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 5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1.5xDRX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5F7CD23B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12CB" w14:textId="77777777" w:rsidR="00D94807" w:rsidRPr="00885F53" w:rsidRDefault="00D94807" w:rsidP="00D94807">
            <w:pPr>
              <w:pStyle w:val="TAC"/>
            </w:pPr>
            <w:r w:rsidRPr="00885F53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E9A9" w14:textId="77777777" w:rsidR="00D94807" w:rsidRPr="00885F53" w:rsidRDefault="00D94807" w:rsidP="00D94807">
            <w:pPr>
              <w:pStyle w:val="TAC"/>
            </w:pPr>
            <w:r w:rsidRPr="00885F53">
              <w:t>5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529A1978" w14:textId="77777777" w:rsidR="00D94807" w:rsidRPr="00885F53" w:rsidRDefault="00D94807" w:rsidP="00D94807"/>
    <w:p w14:paraId="7CCFE9FB" w14:textId="77777777" w:rsidR="00D94807" w:rsidRPr="00885F53" w:rsidRDefault="00D94807" w:rsidP="00D94807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9.2.5.1-5: Time period for PSS/SSS detection, deactivated SCell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0F16A68E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36C5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15AE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</w:t>
            </w:r>
            <w:r w:rsidRPr="00885F53"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D94807" w:rsidRPr="00885F53" w14:paraId="27C99C29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501A" w14:textId="77777777" w:rsidR="00D94807" w:rsidRPr="00885F53" w:rsidRDefault="00D94807" w:rsidP="00D94807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F053" w14:textId="77777777" w:rsidR="00D94807" w:rsidRPr="00885F53" w:rsidRDefault="00D94807" w:rsidP="00D94807">
            <w:pPr>
              <w:pStyle w:val="TAC"/>
              <w:rPr>
                <w:rFonts w:cs="Arial"/>
              </w:rPr>
            </w:pPr>
            <w:proofErr w:type="spellStart"/>
            <w:r w:rsidRPr="00885F53">
              <w:rPr>
                <w:rFonts w:cs="Arial"/>
              </w:rPr>
              <w:t>M</w:t>
            </w:r>
            <w:r w:rsidRPr="00885F53">
              <w:rPr>
                <w:rFonts w:cs="Arial"/>
                <w:vertAlign w:val="subscript"/>
              </w:rPr>
              <w:t>pss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sss_sync_w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o_gaps</w:t>
            </w:r>
            <w:proofErr w:type="spellEnd"/>
            <w:r w:rsidRPr="00885F53">
              <w:rPr>
                <w:rFonts w:cs="Arial"/>
              </w:rPr>
              <w:t xml:space="preserve"> x </w:t>
            </w:r>
            <w:proofErr w:type="spellStart"/>
            <w:r w:rsidRPr="00885F53">
              <w:rPr>
                <w:rFonts w:cs="Arial"/>
              </w:rPr>
              <w:t>measCycleSCell</w:t>
            </w:r>
            <w:proofErr w:type="spellEnd"/>
            <w:r w:rsidRPr="00885F53">
              <w:rPr>
                <w:rFonts w:cs="Arial"/>
              </w:rPr>
              <w:t xml:space="preserve"> x </w:t>
            </w:r>
            <w:proofErr w:type="spellStart"/>
            <w:r w:rsidRPr="00885F53">
              <w:rPr>
                <w:rFonts w:cs="Arial"/>
              </w:rPr>
              <w:t>CSSF</w:t>
            </w:r>
            <w:r w:rsidRPr="00885F53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D94807" w:rsidRPr="00885F53" w14:paraId="46FA5410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9C0B" w14:textId="77777777" w:rsidR="00D94807" w:rsidRPr="00885F53" w:rsidRDefault="00D94807" w:rsidP="00D94807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75951" w14:textId="77777777" w:rsidR="00D94807" w:rsidRPr="00885F53" w:rsidRDefault="00D94807" w:rsidP="00D94807">
            <w:pPr>
              <w:pStyle w:val="TAC"/>
              <w:rPr>
                <w:rFonts w:cs="Arial"/>
                <w:b/>
              </w:rPr>
            </w:pPr>
            <w:r w:rsidRPr="00885F53">
              <w:t xml:space="preserve"> </w:t>
            </w:r>
            <w:proofErr w:type="spellStart"/>
            <w:r w:rsidRPr="00885F53">
              <w:rPr>
                <w:rFonts w:cs="Arial"/>
              </w:rPr>
              <w:t>M</w:t>
            </w:r>
            <w:r w:rsidRPr="00885F53">
              <w:rPr>
                <w:rFonts w:cs="Arial"/>
                <w:vertAlign w:val="subscript"/>
              </w:rPr>
              <w:t>pss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sss_sync_w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o_gaps</w:t>
            </w:r>
            <w:proofErr w:type="spellEnd"/>
            <w:r w:rsidRPr="00885F53">
              <w:rPr>
                <w:rFonts w:cs="Arial"/>
              </w:rPr>
              <w:t xml:space="preserve"> x max(</w:t>
            </w:r>
            <w:proofErr w:type="spellStart"/>
            <w:r w:rsidRPr="00885F53">
              <w:rPr>
                <w:rFonts w:cs="Arial"/>
              </w:rPr>
              <w:t>measCycleSCell</w:t>
            </w:r>
            <w:proofErr w:type="spellEnd"/>
            <w:r w:rsidRPr="00885F53">
              <w:rPr>
                <w:rFonts w:cs="Arial"/>
              </w:rPr>
              <w:t xml:space="preserve">, 1.5xDRX cycle) x </w:t>
            </w:r>
            <w:proofErr w:type="spellStart"/>
            <w:r w:rsidRPr="00885F53">
              <w:rPr>
                <w:rFonts w:cs="Arial"/>
              </w:rPr>
              <w:t>CSSF</w:t>
            </w:r>
            <w:r w:rsidRPr="00885F53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D94807" w:rsidRPr="00885F53" w14:paraId="16897BCC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7C946" w14:textId="77777777" w:rsidR="00D94807" w:rsidRPr="00885F53" w:rsidRDefault="00D94807" w:rsidP="00D94807">
            <w:pPr>
              <w:pStyle w:val="TAC"/>
            </w:pPr>
            <w:r w:rsidRPr="00885F53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45A3" w14:textId="77777777" w:rsidR="00D94807" w:rsidRPr="00885F53" w:rsidRDefault="00D94807" w:rsidP="00D94807">
            <w:pPr>
              <w:pStyle w:val="TAC"/>
              <w:rPr>
                <w:rFonts w:cs="Arial"/>
              </w:rPr>
            </w:pPr>
            <w:proofErr w:type="spellStart"/>
            <w:r w:rsidRPr="00885F53">
              <w:rPr>
                <w:rFonts w:cs="Arial"/>
              </w:rPr>
              <w:t>M</w:t>
            </w:r>
            <w:r w:rsidRPr="00885F53">
              <w:rPr>
                <w:rFonts w:cs="Arial"/>
                <w:vertAlign w:val="subscript"/>
              </w:rPr>
              <w:t>pss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sss_sync_w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o_gaps</w:t>
            </w:r>
            <w:proofErr w:type="spellEnd"/>
            <w:r w:rsidRPr="00885F53">
              <w:rPr>
                <w:rFonts w:cs="Arial"/>
              </w:rPr>
              <w:t xml:space="preserve"> x max(</w:t>
            </w:r>
            <w:proofErr w:type="spellStart"/>
            <w:r w:rsidRPr="00885F53">
              <w:rPr>
                <w:rFonts w:cs="Arial"/>
              </w:rPr>
              <w:t>measCycleSCell</w:t>
            </w:r>
            <w:proofErr w:type="spellEnd"/>
            <w:r w:rsidRPr="00885F53">
              <w:rPr>
                <w:rFonts w:cs="Arial"/>
              </w:rPr>
              <w:t xml:space="preserve">, DRX cycle) x </w:t>
            </w:r>
            <w:proofErr w:type="spellStart"/>
            <w:r w:rsidRPr="00885F53">
              <w:rPr>
                <w:rFonts w:cs="Arial"/>
              </w:rPr>
              <w:t>CSSF</w:t>
            </w:r>
            <w:r w:rsidRPr="00885F53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</w:tbl>
    <w:p w14:paraId="335F0512" w14:textId="77777777" w:rsidR="00D94807" w:rsidRPr="00885F53" w:rsidRDefault="00D94807" w:rsidP="00D94807"/>
    <w:p w14:paraId="5F5253B6" w14:textId="77777777" w:rsidR="00D94807" w:rsidRPr="00885F53" w:rsidRDefault="00D94807" w:rsidP="00D94807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9.2.5.1-6: Time period for time index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653B6C56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5497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1F23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 w:rsidRPr="00885F53"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D94807" w:rsidRPr="00885F53" w14:paraId="1EF38CB0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0B5D" w14:textId="77777777" w:rsidR="00D94807" w:rsidRPr="00885F53" w:rsidRDefault="00D94807" w:rsidP="00D94807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CCBF" w14:textId="77777777" w:rsidR="00D94807" w:rsidRPr="00885F53" w:rsidRDefault="00D94807" w:rsidP="00D94807">
            <w:pPr>
              <w:pStyle w:val="TAC"/>
            </w:pPr>
            <w:r w:rsidRPr="00885F53">
              <w:t xml:space="preserve">3 x 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7C56BE9E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8F27D" w14:textId="77777777" w:rsidR="00D94807" w:rsidRPr="00885F53" w:rsidRDefault="00D94807" w:rsidP="00D94807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B61E0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 3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1.5xDRX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3F92742E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9F5F" w14:textId="77777777" w:rsidR="00D94807" w:rsidRPr="00885F53" w:rsidRDefault="00D94807" w:rsidP="00D94807">
            <w:pPr>
              <w:pStyle w:val="TAC"/>
            </w:pPr>
            <w:r w:rsidRPr="00885F53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DCF9C" w14:textId="77777777" w:rsidR="00D94807" w:rsidRPr="00885F53" w:rsidRDefault="00D94807" w:rsidP="00D94807">
            <w:pPr>
              <w:pStyle w:val="TAC"/>
            </w:pPr>
            <w:r w:rsidRPr="00885F53">
              <w:t>3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707FE0C0" w14:textId="77777777" w:rsidR="00D94807" w:rsidRPr="00885F53" w:rsidRDefault="00D94807" w:rsidP="00D94807"/>
    <w:p w14:paraId="74DE0FFF" w14:textId="77777777" w:rsidR="00D94807" w:rsidRPr="00885F53" w:rsidRDefault="00D94807" w:rsidP="00D94807">
      <w:pPr>
        <w:pStyle w:val="TH"/>
      </w:pPr>
      <w:r w:rsidRPr="00885F53">
        <w:t>Table 9.2.5.1-7: Void</w:t>
      </w:r>
    </w:p>
    <w:p w14:paraId="0618995C" w14:textId="77777777" w:rsidR="00D94807" w:rsidRPr="00885F53" w:rsidRDefault="00D94807" w:rsidP="00D94807">
      <w:pPr>
        <w:pStyle w:val="TH"/>
        <w:rPr>
          <w:lang w:eastAsia="zh-CN"/>
        </w:rPr>
      </w:pPr>
      <w:r w:rsidRPr="00885F53">
        <w:t>Table 9.2.5.1-8: Void</w:t>
      </w:r>
    </w:p>
    <w:p w14:paraId="78C00B4D" w14:textId="77777777" w:rsidR="00D94807" w:rsidRPr="00885F53" w:rsidRDefault="00D94807" w:rsidP="00D94807">
      <w:pPr>
        <w:keepNext/>
        <w:keepLines/>
        <w:spacing w:before="120"/>
        <w:ind w:left="1418" w:hanging="1418"/>
        <w:outlineLvl w:val="3"/>
      </w:pPr>
      <w:r w:rsidRPr="00885F53">
        <w:rPr>
          <w:rFonts w:ascii="Arial" w:hAnsi="Arial"/>
          <w:sz w:val="24"/>
        </w:rPr>
        <w:t>9.2.5.2</w:t>
      </w:r>
      <w:r w:rsidRPr="00885F53">
        <w:rPr>
          <w:rFonts w:ascii="Arial" w:hAnsi="Arial"/>
          <w:sz w:val="24"/>
        </w:rPr>
        <w:tab/>
        <w:t>Measurement period</w:t>
      </w:r>
    </w:p>
    <w:p w14:paraId="7A7E819B" w14:textId="77777777" w:rsidR="00D94807" w:rsidRPr="00885F53" w:rsidRDefault="00D94807" w:rsidP="00D94807">
      <w:pPr>
        <w:rPr>
          <w:rFonts w:ascii="Arial" w:hAnsi="Arial"/>
          <w:b/>
          <w:sz w:val="18"/>
        </w:rPr>
      </w:pPr>
      <w:r w:rsidRPr="00885F53">
        <w:t>The measurement period for intrafrequency measurements without gaps is as shown in table 9.2.5.2-1</w:t>
      </w:r>
      <w:ins w:id="55" w:author="Ericsson" w:date="2020-01-28T12:46:00Z">
        <w:r>
          <w:t xml:space="preserve"> or table </w:t>
        </w:r>
        <w:r w:rsidRPr="00885F53">
          <w:t>9.2.5.2-1</w:t>
        </w:r>
        <w:r>
          <w:t>a</w:t>
        </w:r>
      </w:ins>
      <w:r w:rsidRPr="00885F53">
        <w:t>, 9.2.5.2-2, 9.2.5.2-3 (deactivated SCell) or 9.2.5.2-4(deactivated SCell).</w:t>
      </w:r>
      <w:r w:rsidRPr="00885F53">
        <w:rPr>
          <w:lang w:val="en-US"/>
        </w:rPr>
        <w:t xml:space="preserve"> If the higher layer signaling in TS38.331 [2] </w:t>
      </w:r>
      <w:r w:rsidRPr="00F119C7">
        <w:t>signalling</w:t>
      </w:r>
      <w:r w:rsidRPr="00885F53">
        <w:t xml:space="preserve"> of </w:t>
      </w:r>
      <w:r w:rsidRPr="00885F53">
        <w:rPr>
          <w:i/>
        </w:rPr>
        <w:t>smtc2</w:t>
      </w:r>
      <w:r w:rsidRPr="00885F53">
        <w:t xml:space="preserve"> is present and smtc1 is fully overlapping with measurement and smtc2 is partially overlapping with measurement gaps, requirements are not specified for </w:t>
      </w:r>
      <w:proofErr w:type="spellStart"/>
      <w:r w:rsidRPr="00885F53">
        <w:rPr>
          <w:rFonts w:ascii="Arial" w:hAnsi="Arial"/>
          <w:sz w:val="18"/>
        </w:rPr>
        <w:t>T</w:t>
      </w:r>
      <w:r w:rsidRPr="00885F53">
        <w:rPr>
          <w:rFonts w:ascii="Arial" w:hAnsi="Arial"/>
          <w:sz w:val="18"/>
          <w:vertAlign w:val="subscript"/>
        </w:rPr>
        <w:t>SSB_measurement_period_intra</w:t>
      </w:r>
      <w:proofErr w:type="spellEnd"/>
    </w:p>
    <w:p w14:paraId="623F023B" w14:textId="77777777" w:rsidR="00D94807" w:rsidRPr="00885F53" w:rsidRDefault="00D94807" w:rsidP="00D94807">
      <w:r w:rsidRPr="00885F53">
        <w:t>If SCG DRX is in use, intrafrequency measurement period requirements specified in Table 9.2.5.2-1, Table 9.2.5.2-2, Table 9.2.5.2-3 and Table 9.2.5.2-4 shall depend on the SCG DRX cycle. O</w:t>
      </w:r>
      <w:r w:rsidRPr="00885F53">
        <w:rPr>
          <w:lang w:eastAsia="zh-CN"/>
        </w:rPr>
        <w:t>therwise</w:t>
      </w:r>
      <w:r w:rsidRPr="00885F53">
        <w:t>,</w:t>
      </w:r>
      <w:r w:rsidRPr="00885F53">
        <w:rPr>
          <w:lang w:eastAsia="zh-CN"/>
        </w:rPr>
        <w:t xml:space="preserve"> the requirements </w:t>
      </w:r>
      <w:r w:rsidRPr="00885F53">
        <w:t>for when DRX is not in use shall apply.</w:t>
      </w:r>
    </w:p>
    <w:p w14:paraId="26457311" w14:textId="77777777" w:rsidR="00D94807" w:rsidRPr="00885F53" w:rsidRDefault="00D94807" w:rsidP="00D94807">
      <w:pPr>
        <w:keepNext/>
        <w:keepLines/>
        <w:spacing w:before="60"/>
        <w:jc w:val="center"/>
      </w:pPr>
      <w:r w:rsidRPr="002726C0">
        <w:rPr>
          <w:rFonts w:ascii="Arial" w:hAnsi="Arial"/>
          <w:b/>
        </w:rPr>
        <w:lastRenderedPageBreak/>
        <w:t>Table 9.2.5.2-1: Measurement period for intrafrequency measurements without gaps(Frequency FR1</w:t>
      </w:r>
      <w:ins w:id="56" w:author="Ericsson" w:date="2020-01-28T12:29:00Z">
        <w:r w:rsidRPr="002726C0">
          <w:rPr>
            <w:rFonts w:ascii="Arial" w:hAnsi="Arial"/>
            <w:b/>
          </w:rPr>
          <w:t>,</w:t>
        </w:r>
        <w:r>
          <w:rPr>
            <w:rFonts w:ascii="Arial" w:hAnsi="Arial"/>
            <w:b/>
          </w:rPr>
          <w:t xml:space="preserve"> </w:t>
        </w:r>
        <w:proofErr w:type="spellStart"/>
        <w:r>
          <w:rPr>
            <w:rFonts w:ascii="Arial" w:hAnsi="Arial"/>
            <w:b/>
          </w:rPr>
          <w:t>TBD_Flag</w:t>
        </w:r>
        <w:proofErr w:type="spellEnd"/>
        <w:r>
          <w:rPr>
            <w:rFonts w:ascii="Arial" w:hAnsi="Arial"/>
            <w:b/>
          </w:rPr>
          <w:t xml:space="preserve"> not configured</w:t>
        </w:r>
      </w:ins>
      <w:r w:rsidRPr="00885F53">
        <w:rPr>
          <w:rFonts w:ascii="Arial" w:hAnsi="Arial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5B09990E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20A7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7976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94807" w:rsidRPr="00885F53" w14:paraId="538F7225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8B39" w14:textId="77777777" w:rsidR="00D94807" w:rsidRPr="00885F53" w:rsidRDefault="00D94807" w:rsidP="00D94807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DB14" w14:textId="77777777" w:rsidR="00D94807" w:rsidRPr="00885F53" w:rsidRDefault="00D94807" w:rsidP="00D94807">
            <w:pPr>
              <w:pStyle w:val="TAC"/>
            </w:pPr>
            <w:r w:rsidRPr="00885F53">
              <w:t xml:space="preserve">max(200ms, ceil( 5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>) x SMTC period)</w:t>
            </w:r>
            <w:r w:rsidRPr="00885F53">
              <w:rPr>
                <w:vertAlign w:val="superscript"/>
              </w:rPr>
              <w:t>Note 1</w:t>
            </w:r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4D82574C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D427" w14:textId="77777777" w:rsidR="00D94807" w:rsidRPr="00885F53" w:rsidRDefault="00D94807" w:rsidP="00D94807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A66C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max(200ms, ceil(1.5x 5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) x max(SMTC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604DB794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BE530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2F78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ceil( 5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rPr>
                <w:vertAlign w:val="subscript"/>
              </w:rPr>
              <w:t xml:space="preserve"> </w:t>
            </w:r>
            <w:r w:rsidRPr="00885F53">
              <w:t xml:space="preserve">) 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32154E51" w14:textId="77777777" w:rsidTr="00D94807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9052" w14:textId="77777777" w:rsidR="00D94807" w:rsidRPr="00885F53" w:rsidRDefault="00D94807" w:rsidP="00D94807">
            <w:pPr>
              <w:pStyle w:val="TAN"/>
            </w:pPr>
            <w:r w:rsidRPr="00885F53">
              <w:t>NOTE 1:</w:t>
            </w:r>
            <w:r w:rsidRPr="00885F53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66A3990" w14:textId="77777777" w:rsidR="00D94807" w:rsidRDefault="00D94807" w:rsidP="00D94807">
      <w:pPr>
        <w:keepNext/>
        <w:keepLines/>
        <w:spacing w:before="60"/>
        <w:jc w:val="center"/>
        <w:rPr>
          <w:ins w:id="57" w:author="Ericsson" w:date="2020-01-28T12:26:00Z"/>
          <w:rFonts w:ascii="Arial" w:hAnsi="Arial"/>
          <w:b/>
        </w:rPr>
      </w:pPr>
    </w:p>
    <w:p w14:paraId="642F35BB" w14:textId="77777777" w:rsidR="00D94807" w:rsidRPr="00885F53" w:rsidRDefault="00D94807" w:rsidP="00D94807">
      <w:pPr>
        <w:keepNext/>
        <w:keepLines/>
        <w:spacing w:before="60"/>
        <w:jc w:val="center"/>
        <w:rPr>
          <w:ins w:id="58" w:author="Ericsson" w:date="2020-01-28T12:26:00Z"/>
        </w:rPr>
      </w:pPr>
      <w:ins w:id="59" w:author="Ericsson" w:date="2020-01-28T12:26:00Z">
        <w:r w:rsidRPr="00885F53">
          <w:rPr>
            <w:rFonts w:ascii="Arial" w:hAnsi="Arial"/>
            <w:b/>
          </w:rPr>
          <w:t>Table 9.2.5.2-1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: Measurement period for intrafrequency measurements without gaps(Frequency FR1</w:t>
        </w:r>
      </w:ins>
      <w:ins w:id="60" w:author="Ericsson" w:date="2020-01-28T12:29:00Z">
        <w:r>
          <w:rPr>
            <w:rFonts w:ascii="Arial" w:hAnsi="Arial"/>
            <w:b/>
          </w:rPr>
          <w:t xml:space="preserve">, </w:t>
        </w:r>
        <w:proofErr w:type="spellStart"/>
        <w:r>
          <w:rPr>
            <w:rFonts w:ascii="Arial" w:hAnsi="Arial"/>
            <w:b/>
          </w:rPr>
          <w:t>TBD_Flag</w:t>
        </w:r>
        <w:proofErr w:type="spellEnd"/>
        <w:r>
          <w:rPr>
            <w:rFonts w:ascii="Arial" w:hAnsi="Arial"/>
            <w:b/>
          </w:rPr>
          <w:t xml:space="preserve"> configured</w:t>
        </w:r>
      </w:ins>
      <w:ins w:id="61" w:author="Ericsson" w:date="2020-01-28T12:26:00Z">
        <w:r w:rsidRPr="00885F53">
          <w:rPr>
            <w:rFonts w:ascii="Arial" w:hAnsi="Arial"/>
            <w:b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0BE87F8B" w14:textId="77777777" w:rsidTr="00D94807">
        <w:trPr>
          <w:ins w:id="62" w:author="Ericsson" w:date="2020-01-28T12:2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40D9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ins w:id="63" w:author="Ericsson" w:date="2020-01-28T12:26:00Z"/>
                <w:rFonts w:ascii="Arial" w:hAnsi="Arial"/>
                <w:b/>
                <w:sz w:val="18"/>
              </w:rPr>
            </w:pPr>
            <w:ins w:id="64" w:author="Ericsson" w:date="2020-01-28T12:26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6641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ins w:id="65" w:author="Ericsson" w:date="2020-01-28T12:26:00Z"/>
                <w:rFonts w:ascii="Arial" w:hAnsi="Arial"/>
                <w:b/>
                <w:sz w:val="18"/>
              </w:rPr>
            </w:pPr>
            <w:ins w:id="66" w:author="Ericsson" w:date="2020-01-28T12:2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SSB_measurement_period_intra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  <w:ins w:id="67" w:author="Ericsson" w:date="2020-01-28T12:29:00Z">
              <w:r w:rsidRPr="00B376F8">
                <w:rPr>
                  <w:rFonts w:ascii="Arial" w:hAnsi="Arial"/>
                  <w:b/>
                  <w:sz w:val="18"/>
                  <w:vertAlign w:val="superscript"/>
                  <w:rPrChange w:id="68" w:author="Ericsson" w:date="2020-01-28T12:29:00Z">
                    <w:rPr>
                      <w:rFonts w:ascii="Arial" w:hAnsi="Arial"/>
                      <w:b/>
                      <w:sz w:val="18"/>
                    </w:rPr>
                  </w:rPrChange>
                </w:rPr>
                <w:t>NOTE 2,3</w:t>
              </w:r>
            </w:ins>
          </w:p>
        </w:tc>
      </w:tr>
      <w:tr w:rsidR="00D94807" w:rsidRPr="00885F53" w14:paraId="5B318CD9" w14:textId="77777777" w:rsidTr="00D94807">
        <w:trPr>
          <w:ins w:id="69" w:author="Ericsson" w:date="2020-01-28T12:2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BD40" w14:textId="77777777" w:rsidR="00D94807" w:rsidRPr="00885F53" w:rsidRDefault="00D94807" w:rsidP="00D94807">
            <w:pPr>
              <w:pStyle w:val="TAC"/>
              <w:rPr>
                <w:ins w:id="70" w:author="Ericsson" w:date="2020-01-28T12:26:00Z"/>
              </w:rPr>
            </w:pPr>
            <w:ins w:id="71" w:author="Ericsson" w:date="2020-01-28T12:26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4493" w14:textId="77777777" w:rsidR="00D94807" w:rsidRPr="00885F53" w:rsidRDefault="00D94807" w:rsidP="00D94807">
            <w:pPr>
              <w:pStyle w:val="TAC"/>
              <w:rPr>
                <w:ins w:id="72" w:author="Ericsson" w:date="2020-01-28T12:26:00Z"/>
              </w:rPr>
            </w:pPr>
            <w:ins w:id="73" w:author="Ericsson" w:date="2020-01-28T12:26:00Z">
              <w:r w:rsidRPr="00885F53">
                <w:t xml:space="preserve">max(200ms, ceil( 5 x </w:t>
              </w:r>
              <w:proofErr w:type="spellStart"/>
              <w:r w:rsidRPr="00885F53">
                <w:t>K</w:t>
              </w:r>
              <w:r w:rsidRPr="00885F53">
                <w:rPr>
                  <w:vertAlign w:val="subscript"/>
                </w:rPr>
                <w:t>p</w:t>
              </w:r>
              <w:proofErr w:type="spellEnd"/>
              <w:r w:rsidRPr="00885F53">
                <w:t>) x SMTC period)</w:t>
              </w:r>
              <w:r w:rsidRPr="00885F53">
                <w:rPr>
                  <w:vertAlign w:val="superscript"/>
                </w:rPr>
                <w:t>Note 1</w:t>
              </w:r>
              <w:r w:rsidRPr="00885F53">
                <w:t xml:space="preserve">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D94807" w:rsidRPr="00885F53" w14:paraId="35D9038E" w14:textId="77777777" w:rsidTr="00D94807">
        <w:trPr>
          <w:ins w:id="74" w:author="Callender" w:date="2020-04-02T14:58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CC6B" w14:textId="558A9AEB" w:rsidR="00D94807" w:rsidRPr="00885F53" w:rsidRDefault="00D94807" w:rsidP="00D94807">
            <w:pPr>
              <w:pStyle w:val="TAC"/>
              <w:rPr>
                <w:ins w:id="75" w:author="Callender" w:date="2020-04-02T14:58:00Z"/>
              </w:rPr>
            </w:pPr>
            <w:ins w:id="76" w:author="Callender" w:date="2020-04-02T14:58:00Z">
              <w:r w:rsidRPr="00885F53">
                <w:t>DRX cycle</w:t>
              </w:r>
              <w:r w:rsidRPr="00885F53">
                <w:rPr>
                  <w:rFonts w:hint="eastAsia"/>
                  <w:lang w:val="en-US"/>
                </w:rPr>
                <w:t>≤</w:t>
              </w:r>
              <w:r w:rsidRPr="00885F53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E8D6" w14:textId="1247284C" w:rsidR="00D94807" w:rsidRPr="00885F53" w:rsidRDefault="00D94807" w:rsidP="00D94807">
            <w:pPr>
              <w:pStyle w:val="TAC"/>
              <w:rPr>
                <w:ins w:id="77" w:author="Callender" w:date="2020-04-02T14:58:00Z"/>
              </w:rPr>
            </w:pPr>
            <w:ins w:id="78" w:author="Callender" w:date="2020-04-02T14:58:00Z">
              <w:r w:rsidRPr="00885F53">
                <w:t>max(200ms, ceil(</w:t>
              </w:r>
            </w:ins>
            <w:ins w:id="79" w:author="Callender" w:date="2020-04-02T14:59:00Z">
              <w:r>
                <w:t xml:space="preserve">M x </w:t>
              </w:r>
            </w:ins>
            <w:ins w:id="80" w:author="Callender" w:date="2020-04-02T14:58:00Z">
              <w:r>
                <w:t>3</w:t>
              </w:r>
              <w:r w:rsidRPr="00885F53">
                <w:t xml:space="preserve"> x </w:t>
              </w:r>
              <w:proofErr w:type="spellStart"/>
              <w:r w:rsidRPr="00885F53">
                <w:t>K</w:t>
              </w:r>
              <w:r w:rsidRPr="00885F53">
                <w:rPr>
                  <w:vertAlign w:val="subscript"/>
                </w:rPr>
                <w:t>p</w:t>
              </w:r>
              <w:proofErr w:type="spellEnd"/>
              <w:r w:rsidRPr="00885F53">
                <w:t xml:space="preserve">) x max(SMTC </w:t>
              </w:r>
              <w:proofErr w:type="spellStart"/>
              <w:r w:rsidRPr="00885F53">
                <w:t>period,DRX</w:t>
              </w:r>
              <w:proofErr w:type="spellEnd"/>
              <w:r w:rsidRPr="00885F53">
                <w:t xml:space="preserve"> cycle))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</w:ins>
            <w:ins w:id="81" w:author="Callender" w:date="2020-04-02T15:03:00Z">
              <w:r w:rsidR="00BD3B8A" w:rsidRPr="00BD3B8A">
                <w:rPr>
                  <w:vertAlign w:val="superscript"/>
                  <w:rPrChange w:id="82" w:author="Callender" w:date="2020-04-02T15:03:00Z">
                    <w:rPr>
                      <w:vertAlign w:val="subscript"/>
                    </w:rPr>
                  </w:rPrChange>
                </w:rPr>
                <w:t>NOTE</w:t>
              </w:r>
              <w:proofErr w:type="spellEnd"/>
              <w:r w:rsidR="00BD3B8A" w:rsidRPr="00BD3B8A">
                <w:rPr>
                  <w:vertAlign w:val="superscript"/>
                  <w:rPrChange w:id="83" w:author="Callender" w:date="2020-04-02T15:03:00Z">
                    <w:rPr>
                      <w:vertAlign w:val="subscript"/>
                    </w:rPr>
                  </w:rPrChange>
                </w:rPr>
                <w:t xml:space="preserve"> 4,5</w:t>
              </w:r>
            </w:ins>
          </w:p>
        </w:tc>
      </w:tr>
      <w:tr w:rsidR="00D94807" w:rsidRPr="00885F53" w14:paraId="53747F1A" w14:textId="77777777" w:rsidTr="00D94807">
        <w:trPr>
          <w:ins w:id="84" w:author="Ericsson" w:date="2020-01-28T12:2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4BAF" w14:textId="1FBBC99A" w:rsidR="00D94807" w:rsidRPr="00885F53" w:rsidRDefault="00D94807" w:rsidP="00D94807">
            <w:pPr>
              <w:pStyle w:val="TAC"/>
              <w:rPr>
                <w:ins w:id="85" w:author="Ericsson" w:date="2020-01-28T12:26:00Z"/>
              </w:rPr>
            </w:pPr>
            <w:ins w:id="86" w:author="Ericsson" w:date="2020-01-28T12:26:00Z">
              <w:r w:rsidRPr="00885F53">
                <w:t>DRX</w:t>
              </w:r>
            </w:ins>
            <w:ins w:id="87" w:author="Callender" w:date="2020-04-02T14:58:00Z">
              <w:r>
                <w:t>&gt;</w:t>
              </w:r>
              <w:r w:rsidRPr="00885F53">
                <w:t>320ms</w:t>
              </w:r>
              <w:r w:rsidRPr="00D94807">
                <w:rPr>
                  <w:vertAlign w:val="superscript"/>
                </w:rPr>
                <w:t xml:space="preserve"> </w:t>
              </w:r>
            </w:ins>
            <w:ins w:id="88" w:author="Ericsson" w:date="2020-01-28T12:34:00Z">
              <w:r w:rsidRPr="002726C0">
                <w:rPr>
                  <w:vertAlign w:val="superscript"/>
                  <w:rPrChange w:id="89" w:author="Ericsson" w:date="2020-01-28T12:35:00Z">
                    <w:rPr/>
                  </w:rPrChange>
                </w:rPr>
                <w:t xml:space="preserve">NOTE </w:t>
              </w:r>
            </w:ins>
            <w:ins w:id="90" w:author="Callender" w:date="2020-04-02T15:02:00Z">
              <w:r w:rsidR="00BD3B8A">
                <w:rPr>
                  <w:vertAlign w:val="superscript"/>
                </w:rPr>
                <w:t>3</w:t>
              </w:r>
            </w:ins>
            <w:ins w:id="91" w:author="Ericsson" w:date="2020-01-28T12:34:00Z">
              <w:del w:id="92" w:author="Callender" w:date="2020-04-02T15:02:00Z">
                <w:r w:rsidRPr="002726C0" w:rsidDel="00BD3B8A">
                  <w:rPr>
                    <w:vertAlign w:val="superscript"/>
                    <w:rPrChange w:id="93" w:author="Ericsson" w:date="2020-01-28T12:35:00Z">
                      <w:rPr/>
                    </w:rPrChange>
                  </w:rPr>
                  <w:delText>4</w:delText>
                </w:r>
              </w:del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52CCC" w14:textId="77777777" w:rsidR="00D94807" w:rsidRPr="00885F53" w:rsidRDefault="00D94807" w:rsidP="00D94807">
            <w:pPr>
              <w:pStyle w:val="TAC"/>
              <w:rPr>
                <w:ins w:id="94" w:author="Ericsson" w:date="2020-01-28T12:26:00Z"/>
                <w:b/>
              </w:rPr>
            </w:pPr>
            <w:ins w:id="95" w:author="Ericsson" w:date="2020-01-28T12:26:00Z">
              <w:r w:rsidRPr="00885F53">
                <w:t>max(200ms, ceil(</w:t>
              </w:r>
            </w:ins>
            <w:ins w:id="96" w:author="Ericsson" w:date="2020-01-28T12:27:00Z">
              <w:r>
                <w:t>3</w:t>
              </w:r>
            </w:ins>
            <w:ins w:id="97" w:author="Ericsson" w:date="2020-01-28T12:26:00Z">
              <w:r w:rsidRPr="00885F53">
                <w:t xml:space="preserve"> x </w:t>
              </w:r>
              <w:proofErr w:type="spellStart"/>
              <w:r w:rsidRPr="00885F53">
                <w:t>K</w:t>
              </w:r>
              <w:r w:rsidRPr="00885F53">
                <w:rPr>
                  <w:vertAlign w:val="subscript"/>
                </w:rPr>
                <w:t>p</w:t>
              </w:r>
              <w:proofErr w:type="spellEnd"/>
              <w:r w:rsidRPr="00885F53">
                <w:t xml:space="preserve">) x max(SMTC </w:t>
              </w:r>
              <w:proofErr w:type="spellStart"/>
              <w:r w:rsidRPr="00885F53">
                <w:t>period,DRX</w:t>
              </w:r>
              <w:proofErr w:type="spellEnd"/>
              <w:r w:rsidRPr="00885F53">
                <w:t xml:space="preserve"> cycle))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D94807" w:rsidRPr="00885F53" w14:paraId="5A0F670F" w14:textId="77777777" w:rsidTr="00D94807">
        <w:trPr>
          <w:trHeight w:val="70"/>
          <w:ins w:id="98" w:author="Ericsson" w:date="2020-01-28T12:2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CDEFD" w14:textId="77777777" w:rsidR="00D94807" w:rsidRDefault="00D94807" w:rsidP="00D94807">
            <w:pPr>
              <w:pStyle w:val="TAN"/>
              <w:rPr>
                <w:ins w:id="99" w:author="Ericsson" w:date="2020-01-28T12:29:00Z"/>
              </w:rPr>
            </w:pPr>
            <w:ins w:id="100" w:author="Ericsson" w:date="2020-01-28T12:26:00Z">
              <w:r w:rsidRPr="00885F53">
                <w:t>NOTE 1:</w:t>
              </w:r>
              <w:r w:rsidRPr="00885F53">
                <w:tab/>
                <w:t>If different SMTC periodicities are configured for different cells, the SMTC period in the requirement is the one used by the cell being identified</w:t>
              </w:r>
            </w:ins>
          </w:p>
          <w:p w14:paraId="354361E2" w14:textId="77777777" w:rsidR="00D94807" w:rsidRPr="00885F53" w:rsidRDefault="00D94807" w:rsidP="00D94807">
            <w:pPr>
              <w:keepNext/>
              <w:keepLines/>
              <w:spacing w:after="0"/>
              <w:ind w:left="851" w:hanging="851"/>
              <w:rPr>
                <w:ins w:id="101" w:author="Ericsson" w:date="2020-01-28T12:29:00Z"/>
                <w:rFonts w:ascii="Arial" w:hAnsi="Arial"/>
                <w:snapToGrid w:val="0"/>
                <w:sz w:val="18"/>
                <w:lang w:eastAsia="zh-CN"/>
              </w:rPr>
            </w:pPr>
            <w:ins w:id="102" w:author="Ericsson" w:date="2020-01-28T12:29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NOTE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2</w:t>
              </w:r>
              <w:r w:rsidRPr="00885F53">
                <w:rPr>
                  <w:rFonts w:ascii="Arial" w:hAnsi="Arial"/>
                  <w:sz w:val="18"/>
                </w:rPr>
                <w:t>:</w:t>
              </w:r>
              <w:r w:rsidRPr="00885F53">
                <w:rPr>
                  <w:rFonts w:ascii="Arial" w:hAnsi="Arial"/>
                  <w:sz w:val="18"/>
                  <w:lang w:val="en-US"/>
                </w:rPr>
                <w:tab/>
              </w:r>
              <w:r>
                <w:rPr>
                  <w:rFonts w:ascii="Arial" w:hAnsi="Arial"/>
                  <w:sz w:val="18"/>
                </w:rPr>
                <w:t>FR2 high speed requirements are not specified.</w:t>
              </w:r>
            </w:ins>
          </w:p>
          <w:p w14:paraId="352C7AE2" w14:textId="77777777" w:rsidR="00BD3B8A" w:rsidRDefault="00D94807" w:rsidP="00BD3B8A">
            <w:pPr>
              <w:pStyle w:val="TAC"/>
              <w:jc w:val="left"/>
              <w:rPr>
                <w:ins w:id="103" w:author="Callender" w:date="2020-04-02T15:03:00Z"/>
                <w:lang w:val="en-US"/>
              </w:rPr>
            </w:pPr>
            <w:ins w:id="104" w:author="Ericsson" w:date="2020-01-28T12:29:00Z">
              <w:r>
                <w:t xml:space="preserve">NOTE </w:t>
              </w:r>
            </w:ins>
            <w:ins w:id="105" w:author="Callender" w:date="2020-04-02T15:02:00Z">
              <w:r w:rsidR="00BD3B8A">
                <w:t>3</w:t>
              </w:r>
            </w:ins>
            <w:ins w:id="106" w:author="Ericsson" w:date="2020-01-28T12:29:00Z">
              <w:r>
                <w:t>:</w:t>
              </w:r>
              <w:r w:rsidRPr="00885F53">
                <w:rPr>
                  <w:lang w:val="en-US"/>
                </w:rPr>
                <w:t xml:space="preserve"> </w:t>
              </w:r>
              <w:r w:rsidRPr="00885F53">
                <w:rPr>
                  <w:lang w:val="en-US"/>
                </w:rPr>
                <w:tab/>
              </w:r>
              <w:r>
                <w:rPr>
                  <w:lang w:val="en-US"/>
                </w:rPr>
                <w:t>Requirement for 2.56s DRX has not been enhanced to support high speed operation</w:t>
              </w:r>
            </w:ins>
          </w:p>
          <w:p w14:paraId="708AF8EA" w14:textId="54E6CBFD" w:rsidR="00BD3B8A" w:rsidRPr="00885F53" w:rsidRDefault="00BD3B8A" w:rsidP="00BD3B8A">
            <w:pPr>
              <w:pStyle w:val="TAC"/>
              <w:jc w:val="left"/>
              <w:rPr>
                <w:ins w:id="107" w:author="Callender" w:date="2020-04-02T15:03:00Z"/>
              </w:rPr>
            </w:pPr>
            <w:ins w:id="108" w:author="Callender" w:date="2020-04-02T15:03:00Z">
              <w:r>
                <w:rPr>
                  <w:lang w:val="en-US"/>
                </w:rPr>
                <w:t>NOTE 4:</w:t>
              </w:r>
              <w:r w:rsidRPr="00885F53">
                <w:rPr>
                  <w:lang w:val="en-US"/>
                </w:rPr>
                <w:t xml:space="preserve"> </w:t>
              </w:r>
              <w:r w:rsidRPr="00885F53">
                <w:rPr>
                  <w:lang w:val="en-US"/>
                </w:rPr>
                <w:tab/>
              </w:r>
              <w:r w:rsidRPr="002152C5">
                <w:rPr>
                  <w:lang w:eastAsia="zh-CN"/>
                </w:rPr>
                <w:t>If SMTC periodicity &lt; 40ms, M=1, otherwise M=1.5</w:t>
              </w:r>
            </w:ins>
          </w:p>
          <w:p w14:paraId="5833E61A" w14:textId="1E7C14AF" w:rsidR="00D94807" w:rsidRPr="00885F53" w:rsidRDefault="00BD3B8A" w:rsidP="00BD3B8A">
            <w:pPr>
              <w:pStyle w:val="TAN"/>
              <w:rPr>
                <w:ins w:id="109" w:author="Ericsson" w:date="2020-01-28T12:26:00Z"/>
              </w:rPr>
            </w:pPr>
            <w:ins w:id="110" w:author="Callender" w:date="2020-04-02T15:03:00Z">
              <w:r>
                <w:rPr>
                  <w:snapToGrid w:val="0"/>
                  <w:lang w:eastAsia="zh-CN"/>
                </w:rPr>
                <w:t>NOTE 5:</w:t>
              </w:r>
              <w:r w:rsidRPr="00885F53">
                <w:rPr>
                  <w:lang w:val="en-US"/>
                </w:rPr>
                <w:t xml:space="preserve"> </w:t>
              </w:r>
              <w:r w:rsidRPr="00885F53">
                <w:rPr>
                  <w:lang w:val="en-US"/>
                </w:rPr>
                <w:tab/>
              </w:r>
              <w:r w:rsidRPr="00D94807">
                <w:rPr>
                  <w:lang w:val="en-US"/>
                </w:rPr>
                <w:t xml:space="preserve">Operation with </w:t>
              </w:r>
              <w:r>
                <w:rPr>
                  <w:lang w:val="en-US"/>
                </w:rPr>
                <w:t>M=</w:t>
              </w:r>
              <w:r w:rsidRPr="00D94807">
                <w:rPr>
                  <w:lang w:val="en-US"/>
                </w:rPr>
                <w:t>1.5 may not be sufficient in all high speed deployments considered in this release of the specifications</w:t>
              </w:r>
            </w:ins>
          </w:p>
        </w:tc>
      </w:tr>
    </w:tbl>
    <w:p w14:paraId="1BF18EB5" w14:textId="77777777" w:rsidR="00D94807" w:rsidRPr="00885F53" w:rsidRDefault="00D94807" w:rsidP="00D94807">
      <w:pPr>
        <w:rPr>
          <w:b/>
        </w:rPr>
      </w:pPr>
    </w:p>
    <w:p w14:paraId="1CFC6A95" w14:textId="77777777" w:rsidR="00D94807" w:rsidRPr="00885F53" w:rsidRDefault="00D94807" w:rsidP="00D94807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9.2.5.2-2: Measurement period for intrafrequency measurements without gaps(Frequency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54500567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8BC8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C2D3B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94807" w:rsidRPr="00885F53" w14:paraId="6D15C1C9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1983" w14:textId="77777777" w:rsidR="00D94807" w:rsidRPr="00885F53" w:rsidRDefault="00D94807" w:rsidP="00D94807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68F2" w14:textId="77777777" w:rsidR="00D94807" w:rsidRPr="00885F53" w:rsidRDefault="00D94807" w:rsidP="00D94807">
            <w:pPr>
              <w:pStyle w:val="TAC"/>
            </w:pPr>
            <w:r w:rsidRPr="00885F53">
              <w:t>max(400ms, ceil(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>) x SMTC period)</w:t>
            </w:r>
            <w:r w:rsidRPr="00885F53">
              <w:rPr>
                <w:vertAlign w:val="superscript"/>
              </w:rPr>
              <w:t>Note 1</w:t>
            </w:r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4E1BDEDC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82CDC" w14:textId="77777777" w:rsidR="00D94807" w:rsidRPr="00885F53" w:rsidRDefault="00D94807" w:rsidP="00D94807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DE30B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max(400ms, ceil(1.5x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 xml:space="preserve">) x max(SMTC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  <w:r w:rsidRPr="00885F53">
              <w:t xml:space="preserve"> </w:t>
            </w:r>
          </w:p>
        </w:tc>
      </w:tr>
      <w:tr w:rsidR="00D94807" w:rsidRPr="00885F53" w14:paraId="108DFCE6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16ACD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FBE2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>ceil(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</w:t>
            </w:r>
            <w:proofErr w:type="spellStart"/>
            <w:r w:rsidRPr="00885F53">
              <w:t>xK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 xml:space="preserve"> ) 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5224FF0F" w14:textId="77777777" w:rsidTr="00D94807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B755" w14:textId="77777777" w:rsidR="00D94807" w:rsidRPr="00885F53" w:rsidRDefault="00D94807" w:rsidP="00D94807">
            <w:pPr>
              <w:pStyle w:val="TAN"/>
            </w:pPr>
            <w:r w:rsidRPr="00885F53">
              <w:t>NOTE 1:</w:t>
            </w:r>
            <w:r w:rsidRPr="00885F53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7059D1B7" w14:textId="77777777" w:rsidR="00D94807" w:rsidRPr="00885F53" w:rsidRDefault="00D94807" w:rsidP="00D94807">
      <w:pPr>
        <w:rPr>
          <w:b/>
        </w:rPr>
      </w:pPr>
    </w:p>
    <w:p w14:paraId="40CF4F91" w14:textId="77777777" w:rsidR="00D94807" w:rsidRPr="00885F53" w:rsidRDefault="00D94807" w:rsidP="00D94807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9.2.5.2-3: Measurement period for intrafrequency measurements without gaps (deactivated SCell)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7A4968CB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51B4" w14:textId="77777777" w:rsidR="00D94807" w:rsidRPr="00885F53" w:rsidRDefault="00D94807" w:rsidP="00D94807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5309" w14:textId="77777777" w:rsidR="00D94807" w:rsidRPr="00885F53" w:rsidRDefault="00D94807" w:rsidP="00D94807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94807" w:rsidRPr="00885F53" w14:paraId="11CC8FBB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1C91" w14:textId="77777777" w:rsidR="00D94807" w:rsidRPr="00885F53" w:rsidRDefault="00D94807" w:rsidP="00D94807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B60" w14:textId="77777777" w:rsidR="00D94807" w:rsidRPr="00885F53" w:rsidRDefault="00D94807" w:rsidP="00D94807">
            <w:pPr>
              <w:pStyle w:val="TAC"/>
            </w:pPr>
            <w:r w:rsidRPr="00885F53">
              <w:t xml:space="preserve">5 x 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64F61DCE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A1D8" w14:textId="77777777" w:rsidR="00D94807" w:rsidRPr="00885F53" w:rsidRDefault="00D94807" w:rsidP="00D94807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BC0D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>5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1.5xDRX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77BA249A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54EE" w14:textId="77777777" w:rsidR="00D94807" w:rsidRPr="00885F53" w:rsidRDefault="00D94807" w:rsidP="00D94807">
            <w:pPr>
              <w:pStyle w:val="TAC"/>
            </w:pPr>
            <w:r w:rsidRPr="00885F53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1A49" w14:textId="77777777" w:rsidR="00D94807" w:rsidRPr="00885F53" w:rsidRDefault="00D94807" w:rsidP="00D94807">
            <w:pPr>
              <w:pStyle w:val="TAC"/>
            </w:pPr>
            <w:r w:rsidRPr="00885F53">
              <w:t>5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3B1B3017" w14:textId="77777777" w:rsidR="00D94807" w:rsidRPr="00885F53" w:rsidRDefault="00D94807" w:rsidP="00D94807"/>
    <w:p w14:paraId="1D10BDD8" w14:textId="77777777" w:rsidR="00D94807" w:rsidRPr="00885F53" w:rsidRDefault="00D94807" w:rsidP="00D94807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9.2.5.2-4: Measurement period for intrafrequency measurements without gaps (deactivated SCell)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384CDD0A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D8FE" w14:textId="77777777" w:rsidR="00D94807" w:rsidRPr="00885F53" w:rsidRDefault="00D94807" w:rsidP="00D94807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53B9" w14:textId="77777777" w:rsidR="00D94807" w:rsidRPr="00885F53" w:rsidRDefault="00D94807" w:rsidP="00D94807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94807" w:rsidRPr="00885F53" w14:paraId="4D208C87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93A2" w14:textId="77777777" w:rsidR="00D94807" w:rsidRPr="00885F53" w:rsidRDefault="00D94807" w:rsidP="00D94807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A73C" w14:textId="77777777" w:rsidR="00D94807" w:rsidRPr="00885F53" w:rsidRDefault="00D94807" w:rsidP="00D94807">
            <w:pPr>
              <w:pStyle w:val="TAC"/>
            </w:pP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41917BA0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E7D0" w14:textId="77777777" w:rsidR="00D94807" w:rsidRPr="00885F53" w:rsidRDefault="00D94807" w:rsidP="00D94807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0F6B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1.5xDRX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5AD29EC1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775B" w14:textId="77777777" w:rsidR="00D94807" w:rsidRPr="00885F53" w:rsidRDefault="00D94807" w:rsidP="00D94807">
            <w:pPr>
              <w:pStyle w:val="TAC"/>
            </w:pPr>
            <w:r w:rsidRPr="00885F53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8373" w14:textId="77777777" w:rsidR="00D94807" w:rsidRPr="00885F53" w:rsidRDefault="00D94807" w:rsidP="00D94807">
            <w:pPr>
              <w:pStyle w:val="TAC"/>
            </w:pP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5D2132FE" w14:textId="77777777" w:rsidR="00D94807" w:rsidRPr="00885F53" w:rsidRDefault="00D94807" w:rsidP="00D94807"/>
    <w:p w14:paraId="5DAE3528" w14:textId="77777777" w:rsidR="00D94807" w:rsidRDefault="00D94807" w:rsidP="00D94807">
      <w:pPr>
        <w:pStyle w:val="IntenseQuote"/>
        <w:rPr>
          <w:noProof/>
        </w:rPr>
      </w:pPr>
      <w:r>
        <w:rPr>
          <w:noProof/>
        </w:rPr>
        <w:lastRenderedPageBreak/>
        <w:t>Change 2</w:t>
      </w:r>
    </w:p>
    <w:p w14:paraId="7F3A152C" w14:textId="77777777" w:rsidR="00D94807" w:rsidRPr="00885F53" w:rsidRDefault="00D94807" w:rsidP="00D94807">
      <w:pPr>
        <w:pStyle w:val="Heading3"/>
      </w:pPr>
      <w:r w:rsidRPr="00885F53">
        <w:t>9.2.6</w:t>
      </w:r>
      <w:r w:rsidRPr="00885F53">
        <w:tab/>
        <w:t>Intrafrequency measurements with measurement gaps</w:t>
      </w:r>
    </w:p>
    <w:p w14:paraId="724B2A6C" w14:textId="77777777" w:rsidR="00D94807" w:rsidRPr="00885F53" w:rsidRDefault="00D94807" w:rsidP="00D94807">
      <w:pPr>
        <w:keepNext/>
        <w:keepLines/>
        <w:spacing w:before="120"/>
        <w:ind w:left="1418" w:hanging="1418"/>
        <w:outlineLvl w:val="3"/>
        <w:rPr>
          <w:i/>
        </w:rPr>
      </w:pPr>
      <w:r w:rsidRPr="00885F53">
        <w:rPr>
          <w:rFonts w:ascii="Arial" w:hAnsi="Arial"/>
          <w:sz w:val="24"/>
        </w:rPr>
        <w:t>9.2.6.1</w:t>
      </w:r>
      <w:r w:rsidRPr="00885F53">
        <w:rPr>
          <w:rFonts w:ascii="Arial" w:hAnsi="Arial"/>
          <w:sz w:val="24"/>
        </w:rPr>
        <w:tab/>
        <w:t>Void</w:t>
      </w:r>
    </w:p>
    <w:p w14:paraId="48A771BC" w14:textId="77777777" w:rsidR="00D94807" w:rsidRPr="00885F53" w:rsidRDefault="00D94807" w:rsidP="00D94807">
      <w:pPr>
        <w:keepNext/>
        <w:keepLines/>
        <w:spacing w:before="120"/>
        <w:ind w:left="1418" w:hanging="1418"/>
        <w:outlineLvl w:val="3"/>
      </w:pPr>
      <w:r w:rsidRPr="00885F53">
        <w:rPr>
          <w:rFonts w:ascii="Arial" w:hAnsi="Arial"/>
          <w:sz w:val="24"/>
        </w:rPr>
        <w:t>9.2.6.2</w:t>
      </w:r>
      <w:r w:rsidRPr="00885F53">
        <w:rPr>
          <w:rFonts w:ascii="Arial" w:hAnsi="Arial"/>
          <w:sz w:val="24"/>
        </w:rPr>
        <w:tab/>
        <w:t>Intrafrequency cell identification</w:t>
      </w:r>
    </w:p>
    <w:p w14:paraId="5AC326EA" w14:textId="77777777" w:rsidR="00D94807" w:rsidRPr="00885F53" w:rsidRDefault="00D94807" w:rsidP="00D94807">
      <w:pPr>
        <w:rPr>
          <w:rFonts w:cs="v4.2.0"/>
        </w:rPr>
      </w:pPr>
      <w:r w:rsidRPr="00885F53">
        <w:rPr>
          <w:rFonts w:cs="v4.2.0"/>
        </w:rPr>
        <w:t xml:space="preserve">The UE shall be able to identify a new detectable intra frequency cell within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identify_intra_without_index</w:t>
      </w:r>
      <w:proofErr w:type="spellEnd"/>
      <w:r w:rsidRPr="00885F53">
        <w:rPr>
          <w:rFonts w:cs="v4.2.0"/>
        </w:rPr>
        <w:t xml:space="preserve"> if UE is not indicated to report SSB based RRM measurement result with the associated SSB index </w:t>
      </w:r>
      <w:r w:rsidRPr="00885F53">
        <w:t>(</w:t>
      </w:r>
      <w:proofErr w:type="spellStart"/>
      <w:r w:rsidRPr="00885F53">
        <w:rPr>
          <w:i/>
        </w:rPr>
        <w:t>reportQuantityRsIndexes</w:t>
      </w:r>
      <w:proofErr w:type="spellEnd"/>
      <w:r w:rsidRPr="00885F53">
        <w:rPr>
          <w:i/>
        </w:rPr>
        <w:t xml:space="preserve"> </w:t>
      </w:r>
      <w:r w:rsidRPr="00885F53">
        <w:rPr>
          <w:lang w:eastAsia="ko-KR"/>
        </w:rPr>
        <w:t>or</w:t>
      </w:r>
      <w:r w:rsidRPr="00885F53">
        <w:rPr>
          <w:i/>
          <w:lang w:eastAsia="ko-KR"/>
        </w:rPr>
        <w:t xml:space="preserve"> </w:t>
      </w:r>
      <w:proofErr w:type="spellStart"/>
      <w:r w:rsidRPr="00885F53">
        <w:rPr>
          <w:i/>
          <w:lang w:eastAsia="ko-KR"/>
        </w:rPr>
        <w:t>maxNrofRSIndexesToReport</w:t>
      </w:r>
      <w:proofErr w:type="spellEnd"/>
      <w:r w:rsidRPr="00885F53">
        <w:rPr>
          <w:i/>
          <w:lang w:eastAsia="ko-KR"/>
        </w:rPr>
        <w:t xml:space="preserve"> </w:t>
      </w:r>
      <w:r w:rsidRPr="00885F53">
        <w:rPr>
          <w:lang w:eastAsia="ko-KR"/>
        </w:rPr>
        <w:t xml:space="preserve">is not </w:t>
      </w:r>
      <w:r w:rsidRPr="00885F53">
        <w:t>configured)</w:t>
      </w:r>
      <w:r w:rsidRPr="00885F53">
        <w:rPr>
          <w:rFonts w:cs="v4.2.0"/>
        </w:rPr>
        <w:t>, or the UE has been indicated that the neighbour cell is synchronous with the serving cell (</w:t>
      </w:r>
      <w:proofErr w:type="spellStart"/>
      <w:r w:rsidRPr="00885F53">
        <w:rPr>
          <w:i/>
          <w:iCs/>
          <w:lang w:val="en-US"/>
        </w:rPr>
        <w:t>deriveSSB-IndexFromCell</w:t>
      </w:r>
      <w:proofErr w:type="spellEnd"/>
      <w:r w:rsidRPr="00885F53">
        <w:rPr>
          <w:rFonts w:cs="v4.2.0"/>
        </w:rPr>
        <w:t xml:space="preserve"> is enabled). Otherwise UE shall be able to identify a new detectable intra frequency cell within </w:t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identify_intra_with_index</w:t>
      </w:r>
      <w:proofErr w:type="spellEnd"/>
      <w:r w:rsidRPr="00885F53">
        <w:rPr>
          <w:rFonts w:cs="v4.2.0"/>
          <w:vertAlign w:val="subscript"/>
        </w:rPr>
        <w:t>.</w:t>
      </w:r>
      <w:r w:rsidRPr="00885F53">
        <w:rPr>
          <w:lang w:eastAsia="zh-CN"/>
        </w:rPr>
        <w:t xml:space="preserve"> The UE shall be able to identify a new detectable intra frequency SS block of an already detected cell within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identify_intra_without_index</w:t>
      </w:r>
      <w:proofErr w:type="spellEnd"/>
      <w:r w:rsidRPr="00885F53">
        <w:rPr>
          <w:vertAlign w:val="subscript"/>
          <w:lang w:eastAsia="zh-CN"/>
        </w:rPr>
        <w:t>.</w:t>
      </w:r>
      <w:r w:rsidRPr="00885F53">
        <w:rPr>
          <w:lang w:val="en-US"/>
        </w:rPr>
        <w:t xml:space="preserve"> It is assumed that </w:t>
      </w:r>
      <w:proofErr w:type="spellStart"/>
      <w:r w:rsidRPr="00885F53">
        <w:rPr>
          <w:i/>
          <w:iCs/>
          <w:lang w:val="en-US"/>
        </w:rPr>
        <w:t>deriveSSB-IndexFromCell</w:t>
      </w:r>
      <w:proofErr w:type="spellEnd"/>
      <w:r w:rsidRPr="00885F53">
        <w:rPr>
          <w:lang w:val="en-US"/>
        </w:rPr>
        <w:t xml:space="preserve"> is always enabled for </w:t>
      </w:r>
      <w:r w:rsidRPr="00885F53">
        <w:rPr>
          <w:lang w:val="en-US" w:eastAsia="zh-CN"/>
        </w:rPr>
        <w:t xml:space="preserve">FR1 TDD and </w:t>
      </w:r>
      <w:r w:rsidRPr="00885F53">
        <w:rPr>
          <w:lang w:val="en-US"/>
        </w:rPr>
        <w:t>FR2.</w:t>
      </w:r>
    </w:p>
    <w:p w14:paraId="0BB8D540" w14:textId="77777777" w:rsidR="00D94807" w:rsidRPr="00885F53" w:rsidRDefault="00D94807" w:rsidP="00D94807">
      <w:pPr>
        <w:keepLines/>
        <w:tabs>
          <w:tab w:val="center" w:pos="4536"/>
          <w:tab w:val="right" w:pos="9072"/>
        </w:tabs>
      </w:pPr>
      <w:r w:rsidRPr="00885F53">
        <w:rPr>
          <w:noProof/>
        </w:rPr>
        <w:tab/>
        <w:t>T</w:t>
      </w:r>
      <w:r w:rsidRPr="00885F53">
        <w:rPr>
          <w:noProof/>
          <w:vertAlign w:val="subscript"/>
        </w:rPr>
        <w:t xml:space="preserve">identify_intra_without_index </w:t>
      </w:r>
      <w:r w:rsidRPr="00885F53">
        <w:rPr>
          <w:noProof/>
        </w:rPr>
        <w:t>= T</w:t>
      </w:r>
      <w:r w:rsidRPr="00885F53">
        <w:rPr>
          <w:noProof/>
          <w:vertAlign w:val="subscript"/>
        </w:rPr>
        <w:t>PSS/SSS_sync_intra</w:t>
      </w:r>
      <w:r w:rsidRPr="00885F53">
        <w:rPr>
          <w:noProof/>
        </w:rPr>
        <w:t xml:space="preserve"> + T</w:t>
      </w:r>
      <w:r w:rsidRPr="00885F53">
        <w:rPr>
          <w:noProof/>
          <w:vertAlign w:val="subscript"/>
        </w:rPr>
        <w:t xml:space="preserve"> SSB_measurement_period_intra</w:t>
      </w:r>
      <w:r w:rsidRPr="00885F53">
        <w:rPr>
          <w:noProof/>
        </w:rPr>
        <w:t xml:space="preserve">  ms</w:t>
      </w:r>
    </w:p>
    <w:p w14:paraId="4CD99D7D" w14:textId="77777777" w:rsidR="00D94807" w:rsidRPr="00885F53" w:rsidRDefault="00D94807" w:rsidP="00D94807">
      <w:pPr>
        <w:keepLines/>
        <w:tabs>
          <w:tab w:val="center" w:pos="4536"/>
          <w:tab w:val="right" w:pos="9072"/>
        </w:tabs>
        <w:rPr>
          <w:lang w:val="en-US"/>
        </w:rPr>
      </w:pPr>
      <w:r w:rsidRPr="00885F53">
        <w:rPr>
          <w:noProof/>
        </w:rPr>
        <w:tab/>
        <w:t>T</w:t>
      </w:r>
      <w:r w:rsidRPr="00885F53">
        <w:rPr>
          <w:noProof/>
          <w:vertAlign w:val="subscript"/>
        </w:rPr>
        <w:t xml:space="preserve">identify_intra_with_index </w:t>
      </w:r>
      <w:r w:rsidRPr="00885F53">
        <w:rPr>
          <w:noProof/>
        </w:rPr>
        <w:t>= T</w:t>
      </w:r>
      <w:r w:rsidRPr="00885F53">
        <w:rPr>
          <w:noProof/>
          <w:vertAlign w:val="subscript"/>
        </w:rPr>
        <w:t>PSS/SSS_sync_ntra</w:t>
      </w:r>
      <w:r w:rsidRPr="00885F53">
        <w:rPr>
          <w:noProof/>
        </w:rPr>
        <w:t xml:space="preserve"> + T</w:t>
      </w:r>
      <w:r w:rsidRPr="00885F53">
        <w:rPr>
          <w:noProof/>
          <w:vertAlign w:val="subscript"/>
        </w:rPr>
        <w:t xml:space="preserve"> SSB_measurement_period_intra </w:t>
      </w:r>
      <w:r w:rsidRPr="00885F53">
        <w:rPr>
          <w:noProof/>
        </w:rPr>
        <w:t>+ T</w:t>
      </w:r>
      <w:r w:rsidRPr="00885F53">
        <w:rPr>
          <w:noProof/>
          <w:vertAlign w:val="subscript"/>
        </w:rPr>
        <w:t>SSB_time_index_intra</w:t>
      </w:r>
    </w:p>
    <w:p w14:paraId="537BA8D0" w14:textId="77777777" w:rsidR="00D94807" w:rsidRPr="00885F53" w:rsidRDefault="00D94807" w:rsidP="00D94807">
      <w:pPr>
        <w:rPr>
          <w:lang w:val="en-US"/>
        </w:rPr>
      </w:pPr>
      <w:r w:rsidRPr="00885F53">
        <w:rPr>
          <w:lang w:val="en-US"/>
        </w:rPr>
        <w:t>Where:</w:t>
      </w:r>
    </w:p>
    <w:p w14:paraId="4A081CB0" w14:textId="77777777" w:rsidR="00D94807" w:rsidRPr="00885F53" w:rsidRDefault="00D94807" w:rsidP="00D94807">
      <w:pPr>
        <w:ind w:left="568" w:hanging="284"/>
      </w:pPr>
      <w:r w:rsidRPr="00885F53">
        <w:rPr>
          <w:lang w:val="en-US"/>
        </w:rPr>
        <w:tab/>
      </w:r>
      <w:r w:rsidRPr="00885F53">
        <w:t>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SSS_sync_intra</w:t>
      </w:r>
      <w:proofErr w:type="spellEnd"/>
      <w:r w:rsidRPr="00885F53">
        <w:t>: it is the time period used in PSS/SSS detection given in table 9.2.6.2-1</w:t>
      </w:r>
      <w:ins w:id="111" w:author="Ericsson" w:date="2020-01-28T12:57:00Z">
        <w:r>
          <w:t>, 9.2.6.2-</w:t>
        </w:r>
      </w:ins>
      <w:ins w:id="112" w:author="Ericsson" w:date="2020-01-28T12:58:00Z">
        <w:r>
          <w:t>1a</w:t>
        </w:r>
      </w:ins>
      <w:r w:rsidRPr="00885F53">
        <w:t xml:space="preserve"> or 9.2.6.2-2.</w:t>
      </w:r>
    </w:p>
    <w:p w14:paraId="34415FB5" w14:textId="77777777" w:rsidR="00D94807" w:rsidRPr="00885F53" w:rsidRDefault="00D94807" w:rsidP="00D94807">
      <w:pPr>
        <w:ind w:left="568" w:hanging="284"/>
      </w:pP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SSB_time_index_intra</w:t>
      </w:r>
      <w:proofErr w:type="spellEnd"/>
      <w:r w:rsidRPr="00885F53">
        <w:t>: it is the time period used to acquire the index of the SSB being measured given in table 9.2.6.2-3.</w:t>
      </w:r>
    </w:p>
    <w:p w14:paraId="4B017F71" w14:textId="77777777" w:rsidR="00D94807" w:rsidRPr="00885F53" w:rsidRDefault="00D94807" w:rsidP="00D94807">
      <w:pPr>
        <w:ind w:left="568" w:hanging="284"/>
      </w:pPr>
      <w:r w:rsidRPr="00885F53">
        <w:tab/>
        <w:t>T</w:t>
      </w:r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SSB_measurement_period_intra</w:t>
      </w:r>
      <w:proofErr w:type="spellEnd"/>
      <w:r w:rsidRPr="00885F53">
        <w:t>: equal to a measurement period of SSB based measurement given in table 9.2.6.2-1 or 9.2.6.2-2.</w:t>
      </w:r>
    </w:p>
    <w:p w14:paraId="1382DFFB" w14:textId="77777777" w:rsidR="00D94807" w:rsidRPr="00885F53" w:rsidRDefault="00D94807" w:rsidP="00D94807">
      <w:pPr>
        <w:ind w:left="568" w:hanging="284"/>
      </w:pPr>
      <w:r w:rsidRPr="00885F53">
        <w:tab/>
      </w:r>
      <w:proofErr w:type="spellStart"/>
      <w:r w:rsidRPr="00885F53">
        <w:t>CSSF</w:t>
      </w:r>
      <w:r w:rsidRPr="00885F53">
        <w:rPr>
          <w:vertAlign w:val="subscript"/>
        </w:rPr>
        <w:t>intra</w:t>
      </w:r>
      <w:proofErr w:type="spellEnd"/>
      <w:r w:rsidRPr="00885F53">
        <w:t xml:space="preserve">: it is a carrier specific scaling factor and is determined according to </w:t>
      </w:r>
      <w:proofErr w:type="spellStart"/>
      <w:r w:rsidRPr="00885F53">
        <w:t>CSSF</w:t>
      </w:r>
      <w:r w:rsidRPr="00885F53">
        <w:rPr>
          <w:vertAlign w:val="subscript"/>
        </w:rPr>
        <w:t>within_gap,i</w:t>
      </w:r>
      <w:proofErr w:type="spellEnd"/>
      <w:r w:rsidRPr="00885F53">
        <w:rPr>
          <w:vertAlign w:val="subscript"/>
        </w:rPr>
        <w:t xml:space="preserve"> </w:t>
      </w:r>
      <w:r w:rsidRPr="00885F53">
        <w:t xml:space="preserve">in clause 9.1.5.2 for measurement conducted within measurement gaps. </w:t>
      </w:r>
    </w:p>
    <w:p w14:paraId="1ED75011" w14:textId="77777777" w:rsidR="00D94807" w:rsidRPr="00885F53" w:rsidRDefault="00D94807" w:rsidP="00D94807">
      <w:pPr>
        <w:ind w:left="568"/>
      </w:pP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sss_sync_with_gaps</w:t>
      </w:r>
      <w:proofErr w:type="spellEnd"/>
      <w:r w:rsidRPr="00885F53">
        <w:t xml:space="preserve"> : For a UE supporting FR2 power class 1,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=40. For a UE supporting FR2 power class 2,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  For a UE supporting FR2 power class 3,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 For a UE supporting power class 4,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</w:t>
      </w:r>
    </w:p>
    <w:p w14:paraId="45275246" w14:textId="77777777" w:rsidR="00D94807" w:rsidRPr="00885F53" w:rsidRDefault="00D94807" w:rsidP="00D94807">
      <w:pPr>
        <w:ind w:left="568"/>
      </w:pPr>
      <w:proofErr w:type="spellStart"/>
      <w:r w:rsidRPr="00885F53">
        <w:t>M</w:t>
      </w:r>
      <w:r w:rsidRPr="00885F53">
        <w:rPr>
          <w:vertAlign w:val="subscript"/>
        </w:rPr>
        <w:t>meas_period</w:t>
      </w:r>
      <w:proofErr w:type="spellEnd"/>
      <w:r w:rsidRPr="00885F53">
        <w:rPr>
          <w:vertAlign w:val="subscript"/>
        </w:rPr>
        <w:t xml:space="preserve">_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: For a UE supporting power class 1, </w:t>
      </w:r>
      <w:proofErr w:type="spellStart"/>
      <w:r w:rsidRPr="00885F53">
        <w:t>M</w:t>
      </w:r>
      <w:r w:rsidRPr="00885F53">
        <w:rPr>
          <w:vertAlign w:val="subscript"/>
        </w:rPr>
        <w:t>meas_period</w:t>
      </w:r>
      <w:proofErr w:type="spellEnd"/>
      <w:r w:rsidRPr="00885F53">
        <w:rPr>
          <w:vertAlign w:val="subscript"/>
        </w:rPr>
        <w:t xml:space="preserve">_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=40. For a UE supporting power class 2, </w:t>
      </w:r>
      <w:proofErr w:type="spellStart"/>
      <w:r w:rsidRPr="00885F53">
        <w:t>M</w:t>
      </w:r>
      <w:r w:rsidRPr="00885F53">
        <w:rPr>
          <w:vertAlign w:val="subscript"/>
        </w:rPr>
        <w:t>meas_period</w:t>
      </w:r>
      <w:proofErr w:type="spellEnd"/>
      <w:r w:rsidRPr="00885F53">
        <w:rPr>
          <w:vertAlign w:val="subscript"/>
        </w:rPr>
        <w:t xml:space="preserve">_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 For a UE supporting power class 3, </w:t>
      </w:r>
      <w:proofErr w:type="spellStart"/>
      <w:r w:rsidRPr="00885F53">
        <w:t>M</w:t>
      </w:r>
      <w:r w:rsidRPr="00885F53">
        <w:rPr>
          <w:vertAlign w:val="subscript"/>
        </w:rPr>
        <w:t>meas_period</w:t>
      </w:r>
      <w:proofErr w:type="spellEnd"/>
      <w:r w:rsidRPr="00885F53">
        <w:rPr>
          <w:vertAlign w:val="subscript"/>
        </w:rPr>
        <w:t xml:space="preserve">_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 For a UE supporting power class 4, </w:t>
      </w:r>
      <w:proofErr w:type="spellStart"/>
      <w:r w:rsidRPr="00885F53">
        <w:t>M</w:t>
      </w:r>
      <w:r w:rsidRPr="00885F53">
        <w:rPr>
          <w:vertAlign w:val="subscript"/>
        </w:rPr>
        <w:t>meas_period</w:t>
      </w:r>
      <w:proofErr w:type="spellEnd"/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with_gaps</w:t>
      </w:r>
      <w:proofErr w:type="spellEnd"/>
      <w:r w:rsidRPr="00885F53">
        <w:t xml:space="preserve"> =24.</w:t>
      </w:r>
    </w:p>
    <w:p w14:paraId="108C26D1" w14:textId="77777777" w:rsidR="00D94807" w:rsidRPr="00885F53" w:rsidRDefault="00D94807" w:rsidP="00D94807">
      <w:r w:rsidRPr="00885F53">
        <w:rPr>
          <w:lang w:val="en-US"/>
        </w:rPr>
        <w:t xml:space="preserve">If the higher layer signaling in TS 38.331 [2] </w:t>
      </w:r>
      <w:proofErr w:type="spellStart"/>
      <w:r w:rsidRPr="00885F53">
        <w:t>signaling</w:t>
      </w:r>
      <w:proofErr w:type="spellEnd"/>
      <w:r w:rsidRPr="00885F53">
        <w:t xml:space="preserve"> of </w:t>
      </w:r>
      <w:r w:rsidRPr="00885F53">
        <w:rPr>
          <w:i/>
        </w:rPr>
        <w:t>smtc2</w:t>
      </w:r>
      <w:r w:rsidRPr="00885F53">
        <w:t xml:space="preserve"> is present and smtc1 is fully overlapping with measurement gaps and smtc2 is partially overlapping with measurement gaps, requirements are not specified for </w:t>
      </w:r>
      <w:proofErr w:type="spellStart"/>
      <w:r w:rsidRPr="00885F53">
        <w:t>T</w:t>
      </w:r>
      <w:r w:rsidRPr="00885F53">
        <w:rPr>
          <w:vertAlign w:val="subscript"/>
        </w:rPr>
        <w:t>identify_intra_without_index</w:t>
      </w:r>
      <w:proofErr w:type="spellEnd"/>
      <w:r w:rsidRPr="00885F53">
        <w:rPr>
          <w:vertAlign w:val="subscript"/>
        </w:rPr>
        <w:t xml:space="preserve"> </w:t>
      </w:r>
      <w:r w:rsidRPr="00885F53">
        <w:t xml:space="preserve">or </w:t>
      </w:r>
      <w:proofErr w:type="spellStart"/>
      <w:r w:rsidRPr="00885F53">
        <w:t>T</w:t>
      </w:r>
      <w:r w:rsidRPr="00885F53">
        <w:rPr>
          <w:vertAlign w:val="subscript"/>
        </w:rPr>
        <w:t>identify_intra_with_index</w:t>
      </w:r>
      <w:proofErr w:type="spellEnd"/>
      <w:r w:rsidRPr="00885F53">
        <w:rPr>
          <w:vertAlign w:val="subscript"/>
        </w:rPr>
        <w:t>.</w:t>
      </w:r>
    </w:p>
    <w:p w14:paraId="6BB9DC2A" w14:textId="77777777" w:rsidR="00D94807" w:rsidRPr="00885F53" w:rsidRDefault="00D94807" w:rsidP="00D94807">
      <w:r w:rsidRPr="00885F53">
        <w:t xml:space="preserve">If SCG DRX is in use, intrafrequency cell identification requirements specified in </w:t>
      </w:r>
      <w:r w:rsidRPr="00DD3199">
        <w:t>Table 9.2.6.</w:t>
      </w:r>
      <w:r>
        <w:t>2</w:t>
      </w:r>
      <w:r w:rsidRPr="00DD3199">
        <w:t>-1, Table 9.2.6.</w:t>
      </w:r>
      <w:r>
        <w:t>2</w:t>
      </w:r>
      <w:r w:rsidRPr="00DD3199">
        <w:t>-2, and Table 9.2.</w:t>
      </w:r>
      <w:r>
        <w:t>6</w:t>
      </w:r>
      <w:r w:rsidRPr="00DD3199">
        <w:t>.</w:t>
      </w:r>
      <w:r>
        <w:t>2</w:t>
      </w:r>
      <w:r w:rsidRPr="00DD3199">
        <w:t>-3 shall depend on the SCG DRX cycle</w:t>
      </w:r>
      <w:r w:rsidRPr="00885F53">
        <w:t>. O</w:t>
      </w:r>
      <w:r w:rsidRPr="00885F53">
        <w:rPr>
          <w:lang w:eastAsia="zh-CN"/>
        </w:rPr>
        <w:t>therwise</w:t>
      </w:r>
      <w:r w:rsidRPr="00885F53">
        <w:t>,</w:t>
      </w:r>
      <w:r w:rsidRPr="00885F53">
        <w:rPr>
          <w:lang w:eastAsia="zh-CN"/>
        </w:rPr>
        <w:t xml:space="preserve"> the requirements </w:t>
      </w:r>
      <w:r w:rsidRPr="00885F53">
        <w:t>for when DRX is not in use shall apply.</w:t>
      </w:r>
    </w:p>
    <w:p w14:paraId="544038F5" w14:textId="77777777" w:rsidR="00D94807" w:rsidRPr="00885F53" w:rsidRDefault="00D94807" w:rsidP="00D94807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lastRenderedPageBreak/>
        <w:t>Table 9.2.6.2-1: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15412EDB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5F907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5C35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D94807" w:rsidRPr="00885F53" w14:paraId="517B98C4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339F" w14:textId="77777777" w:rsidR="00D94807" w:rsidRPr="00885F53" w:rsidRDefault="00D94807" w:rsidP="00D94807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06BE" w14:textId="77777777" w:rsidR="00D94807" w:rsidRPr="00885F53" w:rsidRDefault="00D94807" w:rsidP="00D94807">
            <w:pPr>
              <w:pStyle w:val="TAC"/>
            </w:pPr>
            <w:r w:rsidRPr="00885F53">
              <w:t xml:space="preserve">max(600ms, 5 x max(MGRP, SMTC period))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0097A1E0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722B" w14:textId="77777777" w:rsidR="00D94807" w:rsidRPr="00885F53" w:rsidRDefault="00D94807" w:rsidP="00D94807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A2BA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max(600ms, ceil(1.5x 5) x max(MGRP, 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  <w:r w:rsidRPr="00885F53">
              <w:rPr>
                <w:vertAlign w:val="superscript"/>
              </w:rPr>
              <w:t xml:space="preserve"> </w:t>
            </w:r>
          </w:p>
        </w:tc>
      </w:tr>
      <w:tr w:rsidR="00D94807" w:rsidRPr="00885F53" w14:paraId="2C60A740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BBDB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A436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5 x max(MGRP,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12FD10DA" w14:textId="77777777" w:rsidR="00D94807" w:rsidRPr="00885F53" w:rsidRDefault="00D94807" w:rsidP="00D94807">
      <w:pPr>
        <w:keepNext/>
        <w:keepLines/>
        <w:spacing w:before="60"/>
        <w:jc w:val="center"/>
        <w:rPr>
          <w:ins w:id="113" w:author="Ericsson" w:date="2020-01-28T12:58:00Z"/>
        </w:rPr>
      </w:pPr>
      <w:ins w:id="114" w:author="Ericsson" w:date="2020-01-28T12:58:00Z">
        <w:r w:rsidRPr="00885F53">
          <w:rPr>
            <w:rFonts w:ascii="Arial" w:hAnsi="Arial"/>
            <w:b/>
          </w:rPr>
          <w:t>Table 9.2.6.2-1</w:t>
        </w:r>
        <w:r>
          <w:rPr>
            <w:rFonts w:ascii="Arial" w:hAnsi="Arial"/>
            <w:b/>
          </w:rPr>
          <w:t>a</w:t>
        </w:r>
        <w:r w:rsidRPr="00885F53">
          <w:rPr>
            <w:rFonts w:ascii="Arial" w:hAnsi="Arial"/>
            <w:b/>
          </w:rPr>
          <w:t>: Time period for PSS/SSS detection (Frequency range FR1</w:t>
        </w:r>
        <w:r>
          <w:rPr>
            <w:rFonts w:ascii="Arial" w:hAnsi="Arial"/>
            <w:b/>
          </w:rPr>
          <w:t>,TBD_Flag configured</w:t>
        </w:r>
        <w:r w:rsidRPr="00885F53">
          <w:rPr>
            <w:rFonts w:ascii="Arial" w:hAnsi="Arial"/>
            <w:b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3F4EC1A2" w14:textId="77777777" w:rsidTr="00D94807">
        <w:trPr>
          <w:ins w:id="115" w:author="Ericsson" w:date="2020-01-28T12:58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436E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ins w:id="116" w:author="Ericsson" w:date="2020-01-28T12:58:00Z"/>
                <w:rFonts w:ascii="Arial" w:hAnsi="Arial"/>
                <w:b/>
                <w:sz w:val="18"/>
              </w:rPr>
            </w:pPr>
            <w:ins w:id="117" w:author="Ericsson" w:date="2020-01-28T12:58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8A55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ins w:id="118" w:author="Ericsson" w:date="2020-01-28T12:58:00Z"/>
                <w:rFonts w:ascii="Arial" w:hAnsi="Arial"/>
                <w:b/>
                <w:sz w:val="18"/>
              </w:rPr>
            </w:pPr>
            <w:ins w:id="119" w:author="Ericsson" w:date="2020-01-28T12:58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PSS/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SSS_sync_intra</w:t>
              </w:r>
            </w:ins>
            <w:proofErr w:type="spellEnd"/>
            <w:ins w:id="120" w:author="Ericsson" w:date="2020-01-28T16:56:00Z">
              <w:r w:rsidRPr="005D60FC">
                <w:rPr>
                  <w:vertAlign w:val="superscript"/>
                </w:rPr>
                <w:t xml:space="preserve"> NOTE </w:t>
              </w:r>
              <w:r>
                <w:rPr>
                  <w:vertAlign w:val="superscript"/>
                </w:rPr>
                <w:t>1,2</w:t>
              </w:r>
            </w:ins>
          </w:p>
        </w:tc>
      </w:tr>
      <w:tr w:rsidR="00D94807" w:rsidRPr="00885F53" w14:paraId="7B27DF52" w14:textId="77777777" w:rsidTr="00D94807">
        <w:trPr>
          <w:ins w:id="121" w:author="Ericsson" w:date="2020-01-28T12:58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74D20" w14:textId="77777777" w:rsidR="00D94807" w:rsidRPr="00885F53" w:rsidRDefault="00D94807" w:rsidP="00D94807">
            <w:pPr>
              <w:pStyle w:val="TAC"/>
              <w:rPr>
                <w:ins w:id="122" w:author="Ericsson" w:date="2020-01-28T12:58:00Z"/>
              </w:rPr>
            </w:pPr>
            <w:ins w:id="123" w:author="Ericsson" w:date="2020-01-28T12:58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A655" w14:textId="77777777" w:rsidR="00D94807" w:rsidRPr="00885F53" w:rsidRDefault="00D94807" w:rsidP="00D94807">
            <w:pPr>
              <w:pStyle w:val="TAC"/>
              <w:rPr>
                <w:ins w:id="124" w:author="Ericsson" w:date="2020-01-28T12:58:00Z"/>
              </w:rPr>
            </w:pPr>
            <w:ins w:id="125" w:author="Ericsson" w:date="2020-01-28T12:58:00Z">
              <w:r w:rsidRPr="00885F53">
                <w:t xml:space="preserve">max(600ms, 5 x max(MGRP, SMTC period))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D94807" w:rsidRPr="00885F53" w14:paraId="724623EB" w14:textId="77777777" w:rsidTr="00D94807">
        <w:trPr>
          <w:ins w:id="126" w:author="Callender" w:date="2020-04-02T14:50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3FB9" w14:textId="4218E2F8" w:rsidR="00D94807" w:rsidRPr="00885F53" w:rsidRDefault="00D94807" w:rsidP="00D94807">
            <w:pPr>
              <w:pStyle w:val="TAC"/>
              <w:rPr>
                <w:ins w:id="127" w:author="Callender" w:date="2020-04-02T14:50:00Z"/>
              </w:rPr>
            </w:pPr>
            <w:ins w:id="128" w:author="Callender" w:date="2020-04-02T14:50:00Z">
              <w:r w:rsidRPr="00885F53">
                <w:t>DRX cycle</w:t>
              </w:r>
              <w:r w:rsidRPr="00885F53">
                <w:rPr>
                  <w:rFonts w:hint="eastAsia"/>
                  <w:lang w:val="en-US"/>
                </w:rPr>
                <w:t>≤</w:t>
              </w:r>
              <w:r w:rsidRPr="00885F53">
                <w:t xml:space="preserve"> 320ms</w:t>
              </w:r>
            </w:ins>
            <w:ins w:id="129" w:author="Callender" w:date="2020-04-02T14:52:00Z">
              <w:r w:rsidRPr="002152C5">
                <w:rPr>
                  <w:vertAlign w:val="superscript"/>
                </w:rPr>
                <w:t xml:space="preserve"> NOTE </w:t>
              </w:r>
              <w:r>
                <w:rPr>
                  <w:vertAlign w:val="superscript"/>
                </w:rPr>
                <w:t>4,5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717B" w14:textId="33EA45E3" w:rsidR="00D94807" w:rsidRPr="00885F53" w:rsidRDefault="00D94807" w:rsidP="00D94807">
            <w:pPr>
              <w:pStyle w:val="TAC"/>
              <w:rPr>
                <w:ins w:id="130" w:author="Callender" w:date="2020-04-02T14:50:00Z"/>
              </w:rPr>
            </w:pPr>
            <w:ins w:id="131" w:author="Callender" w:date="2020-04-02T14:55:00Z">
              <w:r w:rsidRPr="00885F53">
                <w:t xml:space="preserve">max(600ms, </w:t>
              </w:r>
              <w:r>
                <w:t xml:space="preserve">ceil(Mx 5 </w:t>
              </w:r>
              <w:r w:rsidRPr="00885F53">
                <w:t xml:space="preserve">x max(MGRP, SMTC </w:t>
              </w:r>
              <w:proofErr w:type="spellStart"/>
              <w:r w:rsidRPr="00885F53">
                <w:t>period,DRX</w:t>
              </w:r>
              <w:proofErr w:type="spellEnd"/>
              <w:r w:rsidRPr="00885F53">
                <w:t xml:space="preserve"> cycle)</w:t>
              </w:r>
              <w:r>
                <w:t>)</w:t>
              </w:r>
              <w:r w:rsidRPr="00885F53">
                <w:t xml:space="preserve">)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</w:ins>
            <w:proofErr w:type="spellEnd"/>
          </w:p>
        </w:tc>
      </w:tr>
      <w:tr w:rsidR="00D94807" w:rsidRPr="00885F53" w14:paraId="1EDBA457" w14:textId="77777777" w:rsidTr="00D94807">
        <w:trPr>
          <w:ins w:id="132" w:author="Ericsson" w:date="2020-01-28T12:58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41D4" w14:textId="427830FC" w:rsidR="00D94807" w:rsidRPr="00885F53" w:rsidRDefault="00D94807" w:rsidP="00D94807">
            <w:pPr>
              <w:pStyle w:val="TAC"/>
              <w:rPr>
                <w:ins w:id="133" w:author="Ericsson" w:date="2020-01-28T12:58:00Z"/>
              </w:rPr>
            </w:pPr>
            <w:ins w:id="134" w:author="Ericsson" w:date="2020-01-28T12:58:00Z">
              <w:r w:rsidRPr="00885F53">
                <w:t>DRX cycle</w:t>
              </w:r>
            </w:ins>
            <w:ins w:id="135" w:author="Callender" w:date="2020-04-02T14:50:00Z">
              <w:r w:rsidRPr="00885F53">
                <w:t>&gt;320ms</w:t>
              </w:r>
              <w:r w:rsidRPr="00D94807">
                <w:rPr>
                  <w:vertAlign w:val="superscript"/>
                </w:rPr>
                <w:t xml:space="preserve"> </w:t>
              </w:r>
            </w:ins>
            <w:ins w:id="136" w:author="Ericsson" w:date="2020-01-28T16:56:00Z">
              <w:r w:rsidRPr="00402181">
                <w:rPr>
                  <w:vertAlign w:val="superscript"/>
                  <w:rPrChange w:id="137" w:author="Ericsson" w:date="2020-01-28T16:56:00Z">
                    <w:rPr/>
                  </w:rPrChange>
                </w:rPr>
                <w:t>NOTE 3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315E" w14:textId="77777777" w:rsidR="00D94807" w:rsidRPr="00885F53" w:rsidRDefault="00D94807" w:rsidP="00D94807">
            <w:pPr>
              <w:pStyle w:val="TAC"/>
              <w:rPr>
                <w:ins w:id="138" w:author="Ericsson" w:date="2020-01-28T12:58:00Z"/>
                <w:b/>
              </w:rPr>
            </w:pPr>
            <w:ins w:id="139" w:author="Ericsson" w:date="2020-01-28T12:58:00Z">
              <w:r w:rsidRPr="00885F53">
                <w:t xml:space="preserve">max(600ms, </w:t>
              </w:r>
            </w:ins>
            <w:ins w:id="140" w:author="Ericsson" w:date="2020-01-28T12:59:00Z">
              <w:r>
                <w:t xml:space="preserve">5 </w:t>
              </w:r>
            </w:ins>
            <w:ins w:id="141" w:author="Ericsson" w:date="2020-01-28T12:58:00Z">
              <w:r w:rsidRPr="00885F53">
                <w:t xml:space="preserve">x max(MGRP, SMTC </w:t>
              </w:r>
              <w:proofErr w:type="spellStart"/>
              <w:r w:rsidRPr="00885F53">
                <w:t>period,DRX</w:t>
              </w:r>
              <w:proofErr w:type="spellEnd"/>
              <w:r w:rsidRPr="00885F53">
                <w:t xml:space="preserve"> cycle))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  <w:r w:rsidRPr="00885F53">
                <w:rPr>
                  <w:vertAlign w:val="superscript"/>
                </w:rPr>
                <w:t xml:space="preserve"> </w:t>
              </w:r>
            </w:ins>
          </w:p>
        </w:tc>
      </w:tr>
      <w:tr w:rsidR="00D94807" w:rsidRPr="00885F53" w14:paraId="0C2E9BDA" w14:textId="77777777" w:rsidTr="00D94807">
        <w:trPr>
          <w:trHeight w:val="1298"/>
          <w:ins w:id="142" w:author="Ericsson" w:date="2020-01-28T12:59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C5221" w14:textId="77777777" w:rsidR="00D94807" w:rsidRPr="00885F53" w:rsidRDefault="00D94807" w:rsidP="00D94807">
            <w:pPr>
              <w:keepNext/>
              <w:keepLines/>
              <w:spacing w:after="0"/>
              <w:ind w:left="851" w:hanging="851"/>
              <w:rPr>
                <w:ins w:id="143" w:author="Ericsson" w:date="2020-01-28T16:55:00Z"/>
                <w:rFonts w:ascii="Arial" w:hAnsi="Arial"/>
                <w:snapToGrid w:val="0"/>
                <w:sz w:val="18"/>
                <w:lang w:eastAsia="zh-CN"/>
              </w:rPr>
            </w:pPr>
            <w:ins w:id="144" w:author="Ericsson" w:date="2020-01-28T16:55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NOTE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1</w:t>
              </w:r>
              <w:r w:rsidRPr="00885F53">
                <w:rPr>
                  <w:rFonts w:ascii="Arial" w:hAnsi="Arial"/>
                  <w:sz w:val="18"/>
                </w:rPr>
                <w:t>:</w:t>
              </w:r>
              <w:r w:rsidRPr="00885F53">
                <w:rPr>
                  <w:rFonts w:ascii="Arial" w:hAnsi="Arial"/>
                  <w:sz w:val="18"/>
                  <w:lang w:val="en-US"/>
                </w:rPr>
                <w:tab/>
              </w:r>
              <w:r>
                <w:rPr>
                  <w:rFonts w:ascii="Arial" w:hAnsi="Arial"/>
                  <w:sz w:val="18"/>
                </w:rPr>
                <w:t>FR2 high speed requirements are not specified.</w:t>
              </w:r>
            </w:ins>
          </w:p>
          <w:p w14:paraId="0427A27F" w14:textId="77777777" w:rsidR="00D94807" w:rsidRDefault="00D94807" w:rsidP="00D94807">
            <w:pPr>
              <w:keepNext/>
              <w:keepLines/>
              <w:spacing w:after="0"/>
              <w:ind w:left="851" w:hanging="851"/>
              <w:rPr>
                <w:ins w:id="145" w:author="Ericsson" w:date="2020-01-28T16:55:00Z"/>
                <w:rFonts w:ascii="Arial" w:hAnsi="Arial"/>
                <w:sz w:val="18"/>
                <w:lang w:val="en-US"/>
              </w:rPr>
            </w:pPr>
            <w:ins w:id="146" w:author="Ericsson" w:date="2020-01-28T16:55:00Z"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OTE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2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>:</w:t>
              </w:r>
              <w:r w:rsidRPr="00885F53">
                <w:rPr>
                  <w:rFonts w:ascii="Arial" w:hAnsi="Arial"/>
                  <w:sz w:val="18"/>
                  <w:lang w:val="en-US"/>
                </w:rPr>
                <w:tab/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Requrements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 xml:space="preserve"> apply provided that SMTC periodicity </w:t>
              </w:r>
              <w:r>
                <w:rPr>
                  <w:rFonts w:ascii="Arial" w:hAnsi="Arial" w:cs="Arial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  <w:lang w:val="en-US"/>
                </w:rPr>
                <w:t>40ms</w:t>
              </w:r>
            </w:ins>
          </w:p>
          <w:p w14:paraId="0F832FF4" w14:textId="77777777" w:rsidR="00D94807" w:rsidRDefault="00D94807" w:rsidP="00D94807">
            <w:pPr>
              <w:pStyle w:val="TAC"/>
              <w:jc w:val="left"/>
              <w:rPr>
                <w:ins w:id="147" w:author="Callender" w:date="2020-04-02T14:50:00Z"/>
                <w:lang w:val="en-US"/>
              </w:rPr>
            </w:pPr>
            <w:ins w:id="148" w:author="Ericsson" w:date="2020-01-28T16:55:00Z">
              <w:r>
                <w:t>NOTE 3:</w:t>
              </w:r>
              <w:r w:rsidRPr="00885F53">
                <w:rPr>
                  <w:lang w:val="en-US"/>
                </w:rPr>
                <w:t xml:space="preserve"> </w:t>
              </w:r>
              <w:r w:rsidRPr="00885F53">
                <w:rPr>
                  <w:lang w:val="en-US"/>
                </w:rPr>
                <w:tab/>
              </w:r>
              <w:r>
                <w:rPr>
                  <w:lang w:val="en-US"/>
                </w:rPr>
                <w:t>Requirement for 2.56s DRX has not been enhanced to support high speed operation</w:t>
              </w:r>
            </w:ins>
          </w:p>
          <w:p w14:paraId="65AB8C34" w14:textId="77777777" w:rsidR="00D94807" w:rsidRPr="00885F53" w:rsidRDefault="00D94807" w:rsidP="00D94807">
            <w:pPr>
              <w:pStyle w:val="TAC"/>
              <w:jc w:val="left"/>
              <w:rPr>
                <w:ins w:id="149" w:author="Ericsson" w:date="2020-01-28T12:59:00Z"/>
              </w:rPr>
            </w:pPr>
            <w:ins w:id="150" w:author="Callender" w:date="2020-04-02T14:50:00Z">
              <w:r>
                <w:rPr>
                  <w:lang w:val="en-US"/>
                </w:rPr>
                <w:t>NOTE 4:</w:t>
              </w:r>
            </w:ins>
            <w:ins w:id="151" w:author="Callender" w:date="2020-04-02T14:51:00Z">
              <w:r w:rsidRPr="00885F53">
                <w:rPr>
                  <w:lang w:val="en-US"/>
                </w:rPr>
                <w:t xml:space="preserve"> </w:t>
              </w:r>
              <w:r w:rsidRPr="00885F53">
                <w:rPr>
                  <w:lang w:val="en-US"/>
                </w:rPr>
                <w:tab/>
              </w:r>
              <w:r w:rsidRPr="00D94807">
                <w:rPr>
                  <w:lang w:eastAsia="zh-CN"/>
                  <w:rPrChange w:id="152" w:author="Callender" w:date="2020-04-02T14:52:00Z">
                    <w:rPr>
                      <w:b/>
                      <w:bCs/>
                      <w:lang w:eastAsia="zh-CN"/>
                    </w:rPr>
                  </w:rPrChange>
                </w:rPr>
                <w:t>If SMTC periodicity &lt; 40ms, M=1</w:t>
              </w:r>
            </w:ins>
            <w:ins w:id="153" w:author="Callender" w:date="2020-04-02T14:52:00Z">
              <w:r w:rsidRPr="00D94807">
                <w:rPr>
                  <w:lang w:eastAsia="zh-CN"/>
                  <w:rPrChange w:id="154" w:author="Callender" w:date="2020-04-02T14:52:00Z">
                    <w:rPr>
                      <w:b/>
                      <w:bCs/>
                      <w:lang w:eastAsia="zh-CN"/>
                    </w:rPr>
                  </w:rPrChange>
                </w:rPr>
                <w:t>, otherwise M=1.5</w:t>
              </w:r>
            </w:ins>
          </w:p>
          <w:p w14:paraId="7F9181D4" w14:textId="012E8F32" w:rsidR="00D94807" w:rsidRPr="00885F53" w:rsidRDefault="00D94807">
            <w:pPr>
              <w:keepNext/>
              <w:keepLines/>
              <w:spacing w:after="0"/>
              <w:ind w:left="851" w:hanging="851"/>
              <w:rPr>
                <w:ins w:id="155" w:author="Ericsson" w:date="2020-01-28T12:59:00Z"/>
              </w:rPr>
              <w:pPrChange w:id="156" w:author="Ericsson" w:date="2020-01-28T16:55:00Z">
                <w:pPr>
                  <w:pStyle w:val="TAC"/>
                </w:pPr>
              </w:pPrChange>
            </w:pPr>
            <w:ins w:id="157" w:author="Callender" w:date="2020-04-02T14:50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NOTE 5:</w:t>
              </w:r>
            </w:ins>
            <w:ins w:id="158" w:author="Callender" w:date="2020-04-02T14:51:00Z">
              <w:r w:rsidRPr="00885F53">
                <w:rPr>
                  <w:lang w:val="en-US"/>
                </w:rPr>
                <w:t xml:space="preserve"> </w:t>
              </w:r>
              <w:r w:rsidRPr="00885F53">
                <w:rPr>
                  <w:lang w:val="en-US"/>
                </w:rPr>
                <w:tab/>
              </w:r>
            </w:ins>
            <w:ins w:id="159" w:author="Callender" w:date="2020-04-02T14:52:00Z">
              <w:r w:rsidRPr="00D94807">
                <w:rPr>
                  <w:lang w:val="en-US"/>
                </w:rPr>
                <w:t xml:space="preserve">Operation with </w:t>
              </w:r>
            </w:ins>
            <w:ins w:id="160" w:author="Callender" w:date="2020-04-02T14:53:00Z">
              <w:r>
                <w:rPr>
                  <w:lang w:val="en-US"/>
                </w:rPr>
                <w:t>M=</w:t>
              </w:r>
            </w:ins>
            <w:ins w:id="161" w:author="Callender" w:date="2020-04-02T14:52:00Z">
              <w:r w:rsidRPr="00D94807">
                <w:rPr>
                  <w:lang w:val="en-US"/>
                </w:rPr>
                <w:t>1.5 may not be sufficient in all high speed deployments considered in this release of the specifications</w:t>
              </w:r>
            </w:ins>
          </w:p>
        </w:tc>
      </w:tr>
    </w:tbl>
    <w:p w14:paraId="731DBB28" w14:textId="77777777" w:rsidR="00D94807" w:rsidRPr="00885F53" w:rsidRDefault="00D94807" w:rsidP="00D94807"/>
    <w:p w14:paraId="56A1D9E0" w14:textId="77777777" w:rsidR="00D94807" w:rsidRPr="00885F53" w:rsidRDefault="00D94807" w:rsidP="00D94807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9.2.6.2-2: Time period for PSS/SSS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3D938E52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5964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2433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D94807" w:rsidRPr="00885F53" w14:paraId="2DC99C7D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B8CD" w14:textId="77777777" w:rsidR="00D94807" w:rsidRPr="00885F53" w:rsidRDefault="00D94807" w:rsidP="00D94807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8895" w14:textId="77777777" w:rsidR="00D94807" w:rsidRPr="00885F53" w:rsidRDefault="00D94807" w:rsidP="00D94807">
            <w:pPr>
              <w:pStyle w:val="TAC"/>
            </w:pPr>
            <w:r w:rsidRPr="00885F53">
              <w:t xml:space="preserve">max(600ms,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sss_sync_with_gaps</w:t>
            </w:r>
            <w:proofErr w:type="spellEnd"/>
            <w:r w:rsidRPr="00885F53">
              <w:t xml:space="preserve"> x max(MGRP, SMTC period))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129E2B16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3184" w14:textId="77777777" w:rsidR="00D94807" w:rsidRPr="00885F53" w:rsidRDefault="00D94807" w:rsidP="00D94807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6114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max(600ms, ceil(1.5x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sss_sync_with_gaps</w:t>
            </w:r>
            <w:proofErr w:type="spellEnd"/>
            <w:r w:rsidRPr="00885F53">
              <w:t>) x max(MGRP, SMTC period, DRX cycle))</w:t>
            </w:r>
            <w:r w:rsidRPr="00885F53">
              <w:rPr>
                <w:vertAlign w:val="superscript"/>
              </w:rPr>
              <w:t xml:space="preserve"> </w:t>
            </w:r>
            <w:r w:rsidRPr="00885F53">
              <w:t xml:space="preserve">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4C417AE7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B745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A875" w14:textId="77777777" w:rsidR="00D94807" w:rsidRPr="00885F53" w:rsidRDefault="00D94807" w:rsidP="00D94807">
            <w:pPr>
              <w:pStyle w:val="TAC"/>
              <w:rPr>
                <w:b/>
              </w:rPr>
            </w:pP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sss_sync_with_gaps</w:t>
            </w:r>
            <w:proofErr w:type="spellEnd"/>
            <w:r w:rsidRPr="00885F53">
              <w:t xml:space="preserve"> x max(MGRP,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0714C710" w14:textId="77777777" w:rsidR="00D94807" w:rsidRPr="00885F53" w:rsidRDefault="00D94807" w:rsidP="00D94807"/>
    <w:p w14:paraId="43256DCE" w14:textId="77777777" w:rsidR="00D94807" w:rsidRPr="00885F53" w:rsidRDefault="00D94807" w:rsidP="00D94807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9.2.6.2-3: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201BCACD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4C22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7517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SSB_time_index_intra</w:t>
            </w:r>
            <w:proofErr w:type="spellEnd"/>
          </w:p>
        </w:tc>
      </w:tr>
      <w:tr w:rsidR="00D94807" w:rsidRPr="00885F53" w14:paraId="3DB34717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CCF9" w14:textId="77777777" w:rsidR="00D94807" w:rsidRPr="00885F53" w:rsidRDefault="00D94807" w:rsidP="00D94807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56A1" w14:textId="1D238152" w:rsidR="00D94807" w:rsidRPr="00885F53" w:rsidRDefault="00D94807" w:rsidP="00D94807">
            <w:pPr>
              <w:pStyle w:val="TAC"/>
            </w:pPr>
            <w:r w:rsidRPr="00885F53">
              <w:t xml:space="preserve">max(120ms, 3 x max(MGRP, SMTC period))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75A4AD2F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06B6" w14:textId="77777777" w:rsidR="00D94807" w:rsidRPr="00885F53" w:rsidRDefault="00D94807" w:rsidP="00D94807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474A" w14:textId="7EEA53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max(120ms, ceil(1.5x 3) x max(MGRP, 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  <w:r w:rsidRPr="00885F53">
              <w:t>)</w:t>
            </w:r>
            <w:r w:rsidRPr="00885F53">
              <w:rPr>
                <w:vertAlign w:val="superscript"/>
              </w:rPr>
              <w:t xml:space="preserve"> </w:t>
            </w:r>
          </w:p>
        </w:tc>
      </w:tr>
      <w:tr w:rsidR="00D94807" w:rsidRPr="00885F53" w14:paraId="3AB3A6E1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D2F8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4756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3 x max(MGRP,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0B5FE322" w14:textId="77777777" w:rsidR="00D94807" w:rsidRPr="00885F53" w:rsidRDefault="00D94807" w:rsidP="00D94807"/>
    <w:p w14:paraId="78993FFA" w14:textId="77777777" w:rsidR="00D94807" w:rsidRPr="00885F53" w:rsidRDefault="00D94807" w:rsidP="00D94807">
      <w:pPr>
        <w:pStyle w:val="TH"/>
      </w:pPr>
      <w:r w:rsidRPr="00885F53">
        <w:t>Table 9.2.6.2-7: Void</w:t>
      </w:r>
    </w:p>
    <w:p w14:paraId="2A38559A" w14:textId="77777777" w:rsidR="00D94807" w:rsidRPr="00885F53" w:rsidRDefault="00D94807" w:rsidP="00D94807">
      <w:pPr>
        <w:pStyle w:val="TH"/>
      </w:pPr>
      <w:r w:rsidRPr="00885F53">
        <w:t>Table 9.2.6.2-8: Void</w:t>
      </w:r>
    </w:p>
    <w:p w14:paraId="4E38D17B" w14:textId="77777777" w:rsidR="00D94807" w:rsidRPr="00885F53" w:rsidRDefault="00D94807" w:rsidP="00D9480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885F53">
        <w:rPr>
          <w:rFonts w:ascii="Arial" w:hAnsi="Arial"/>
          <w:sz w:val="24"/>
        </w:rPr>
        <w:t>9.2.6.3</w:t>
      </w:r>
      <w:r w:rsidRPr="00885F53">
        <w:rPr>
          <w:rFonts w:ascii="Arial" w:hAnsi="Arial"/>
          <w:sz w:val="24"/>
        </w:rPr>
        <w:tab/>
        <w:t>Intrafrequency Measurement Period</w:t>
      </w:r>
    </w:p>
    <w:p w14:paraId="74C94208" w14:textId="77777777" w:rsidR="00D94807" w:rsidRPr="00885F53" w:rsidRDefault="00D94807" w:rsidP="00D94807">
      <w:r w:rsidRPr="00885F53">
        <w:t>The measurement period for FR1 intrafrequency measurements with gaps is as shown in table 9.2.6.3-1</w:t>
      </w:r>
      <w:ins w:id="162" w:author="Ericsson" w:date="2020-01-28T16:50:00Z">
        <w:r>
          <w:t xml:space="preserve"> or table 9.2.6.3-1a</w:t>
        </w:r>
      </w:ins>
      <w:r w:rsidRPr="00885F53">
        <w:t>.</w:t>
      </w:r>
    </w:p>
    <w:p w14:paraId="67F731C1" w14:textId="77777777" w:rsidR="00D94807" w:rsidRPr="00885F53" w:rsidRDefault="00D94807" w:rsidP="00D94807">
      <w:r w:rsidRPr="00885F53">
        <w:t>The measurement period for FR2 intrafrequency measurements with gaps is as shown in table 9.2.6.3-2 .</w:t>
      </w:r>
    </w:p>
    <w:p w14:paraId="113C94E7" w14:textId="77777777" w:rsidR="00D94807" w:rsidRPr="00885F53" w:rsidRDefault="00D94807" w:rsidP="00D94807">
      <w:r w:rsidRPr="00885F53">
        <w:t>If SCG DRX is in use, intrafrequency measurement period requirements specified in Table 9.2.6.3-1and Table 9.2.6.3-2, shall depend on the SCG DRX cycle. O</w:t>
      </w:r>
      <w:r w:rsidRPr="00885F53">
        <w:rPr>
          <w:lang w:eastAsia="zh-CN"/>
        </w:rPr>
        <w:t>therwise</w:t>
      </w:r>
      <w:r w:rsidRPr="00885F53">
        <w:t>,</w:t>
      </w:r>
      <w:r w:rsidRPr="00885F53">
        <w:rPr>
          <w:lang w:eastAsia="zh-CN"/>
        </w:rPr>
        <w:t xml:space="preserve"> the requirements </w:t>
      </w:r>
      <w:r w:rsidRPr="00885F53">
        <w:t>for when DRX is not in use shall apply.</w:t>
      </w:r>
    </w:p>
    <w:p w14:paraId="5C2928F3" w14:textId="77777777" w:rsidR="00D94807" w:rsidRPr="00885F53" w:rsidRDefault="00D94807" w:rsidP="00D94807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lastRenderedPageBreak/>
        <w:t>Table 9.2.6.3-1: Measurement period for intrafrequency measurements with gaps(Frequency Range FR1</w:t>
      </w:r>
      <w:ins w:id="163" w:author="Ericsson" w:date="2020-01-28T16:50:00Z">
        <w:r>
          <w:rPr>
            <w:rFonts w:ascii="Arial" w:hAnsi="Arial"/>
            <w:b/>
          </w:rPr>
          <w:t xml:space="preserve">, </w:t>
        </w:r>
        <w:proofErr w:type="spellStart"/>
        <w:r>
          <w:rPr>
            <w:rFonts w:ascii="Arial" w:hAnsi="Arial"/>
            <w:b/>
          </w:rPr>
          <w:t>TBD_Flag</w:t>
        </w:r>
        <w:proofErr w:type="spellEnd"/>
        <w:r>
          <w:rPr>
            <w:rFonts w:ascii="Arial" w:hAnsi="Arial"/>
            <w:b/>
          </w:rPr>
          <w:t xml:space="preserve"> not config</w:t>
        </w:r>
      </w:ins>
      <w:ins w:id="164" w:author="Ericsson" w:date="2020-01-28T16:51:00Z">
        <w:r>
          <w:rPr>
            <w:rFonts w:ascii="Arial" w:hAnsi="Arial"/>
            <w:b/>
          </w:rPr>
          <w:t>ured</w:t>
        </w:r>
      </w:ins>
      <w:r w:rsidRPr="00885F53">
        <w:rPr>
          <w:rFonts w:ascii="Arial" w:hAnsi="Arial"/>
          <w:b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76BE537E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D39C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DFA3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94807" w:rsidRPr="00885F53" w14:paraId="22D91780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FC76" w14:textId="77777777" w:rsidR="00D94807" w:rsidRPr="00885F53" w:rsidRDefault="00D94807" w:rsidP="00D94807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2617" w14:textId="77777777" w:rsidR="00D94807" w:rsidRPr="00885F53" w:rsidRDefault="00D94807" w:rsidP="00D94807">
            <w:pPr>
              <w:pStyle w:val="TAC"/>
            </w:pPr>
            <w:r w:rsidRPr="00885F53">
              <w:t xml:space="preserve">max(200ms, 5 x max(MGRP, SMTC period))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195C875B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467D" w14:textId="77777777" w:rsidR="00D94807" w:rsidRPr="00885F53" w:rsidRDefault="00D94807" w:rsidP="00D94807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2410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max(200ms, ceil(1.5x 5) x max(MGRP, 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</w:t>
            </w:r>
            <w:r w:rsidRPr="00885F53">
              <w:rPr>
                <w:vertAlign w:val="superscript"/>
              </w:rPr>
              <w:t xml:space="preserve"> </w:t>
            </w:r>
            <w:r w:rsidRPr="00885F53">
              <w:t xml:space="preserve">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0EF0EBAA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662F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CE6C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5 x max(MGRP,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4B8D97D9" w14:textId="77777777" w:rsidR="00D94807" w:rsidRPr="00885F53" w:rsidRDefault="00D94807" w:rsidP="00D94807">
      <w:pPr>
        <w:keepNext/>
        <w:keepLines/>
        <w:spacing w:before="60"/>
        <w:jc w:val="center"/>
        <w:rPr>
          <w:ins w:id="165" w:author="Ericsson" w:date="2020-01-28T16:51:00Z"/>
        </w:rPr>
      </w:pPr>
      <w:ins w:id="166" w:author="Ericsson" w:date="2020-01-28T16:51:00Z">
        <w:r w:rsidRPr="00885F53">
          <w:rPr>
            <w:rFonts w:ascii="Arial" w:hAnsi="Arial"/>
            <w:b/>
          </w:rPr>
          <w:t>Table 9.2.6.3-1: Measurement period for intrafrequency measurements with gaps(Frequency Range FR1</w:t>
        </w:r>
        <w:r>
          <w:rPr>
            <w:rFonts w:ascii="Arial" w:hAnsi="Arial"/>
            <w:b/>
          </w:rPr>
          <w:t xml:space="preserve">, </w:t>
        </w:r>
        <w:proofErr w:type="spellStart"/>
        <w:r>
          <w:rPr>
            <w:rFonts w:ascii="Arial" w:hAnsi="Arial"/>
            <w:b/>
          </w:rPr>
          <w:t>TBD_Flag</w:t>
        </w:r>
        <w:proofErr w:type="spellEnd"/>
        <w:r>
          <w:rPr>
            <w:rFonts w:ascii="Arial" w:hAnsi="Arial"/>
            <w:b/>
          </w:rPr>
          <w:t xml:space="preserve"> configured</w:t>
        </w:r>
        <w:r w:rsidRPr="00885F53">
          <w:rPr>
            <w:rFonts w:ascii="Arial" w:hAnsi="Arial"/>
            <w:b/>
          </w:rPr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4A286833" w14:textId="77777777" w:rsidTr="00D94807">
        <w:trPr>
          <w:ins w:id="167" w:author="Ericsson" w:date="2020-01-28T16:5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376D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ins w:id="168" w:author="Ericsson" w:date="2020-01-28T16:51:00Z"/>
                <w:rFonts w:ascii="Arial" w:hAnsi="Arial"/>
                <w:b/>
                <w:sz w:val="18"/>
              </w:rPr>
            </w:pPr>
            <w:ins w:id="169" w:author="Ericsson" w:date="2020-01-28T16:51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1109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ins w:id="170" w:author="Ericsson" w:date="2020-01-28T16:51:00Z"/>
                <w:rFonts w:ascii="Arial" w:hAnsi="Arial"/>
                <w:b/>
                <w:sz w:val="18"/>
              </w:rPr>
            </w:pPr>
            <w:ins w:id="171" w:author="Ericsson" w:date="2020-01-28T16:51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  <w:proofErr w:type="spellStart"/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SSB_measurement_period_intra</w:t>
              </w:r>
            </w:ins>
            <w:proofErr w:type="spellEnd"/>
            <w:ins w:id="172" w:author="Ericsson" w:date="2020-01-28T16:54:00Z">
              <w:r w:rsidRPr="005D60FC">
                <w:rPr>
                  <w:vertAlign w:val="superscript"/>
                </w:rPr>
                <w:t xml:space="preserve"> NOTE </w:t>
              </w:r>
              <w:r>
                <w:rPr>
                  <w:vertAlign w:val="superscript"/>
                </w:rPr>
                <w:t>1,2</w:t>
              </w:r>
            </w:ins>
            <w:ins w:id="173" w:author="Ericsson" w:date="2020-01-28T16:51:00Z"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D94807" w:rsidRPr="00885F53" w14:paraId="3F52D20C" w14:textId="77777777" w:rsidTr="00D94807">
        <w:trPr>
          <w:ins w:id="174" w:author="Ericsson" w:date="2020-01-28T16:5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55E1" w14:textId="77777777" w:rsidR="00D94807" w:rsidRPr="00885F53" w:rsidRDefault="00D94807" w:rsidP="00D94807">
            <w:pPr>
              <w:pStyle w:val="TAC"/>
              <w:rPr>
                <w:ins w:id="175" w:author="Ericsson" w:date="2020-01-28T16:51:00Z"/>
              </w:rPr>
            </w:pPr>
            <w:ins w:id="176" w:author="Ericsson" w:date="2020-01-28T16:51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5B0D" w14:textId="77777777" w:rsidR="00D94807" w:rsidRPr="00885F53" w:rsidRDefault="00D94807" w:rsidP="00D94807">
            <w:pPr>
              <w:pStyle w:val="TAC"/>
              <w:rPr>
                <w:ins w:id="177" w:author="Ericsson" w:date="2020-01-28T16:51:00Z"/>
              </w:rPr>
            </w:pPr>
            <w:ins w:id="178" w:author="Ericsson" w:date="2020-01-28T16:51:00Z">
              <w:r w:rsidRPr="00885F53">
                <w:t xml:space="preserve">max(200ms, 5 x max(MGRP, SMTC period))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D94807" w:rsidRPr="00885F53" w14:paraId="78F53319" w14:textId="77777777" w:rsidTr="00D94807">
        <w:trPr>
          <w:ins w:id="179" w:author="Callender" w:date="2020-04-02T14:54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369E" w14:textId="389C77D3" w:rsidR="00D94807" w:rsidRPr="00885F53" w:rsidRDefault="00D94807" w:rsidP="00D94807">
            <w:pPr>
              <w:pStyle w:val="TAC"/>
              <w:rPr>
                <w:ins w:id="180" w:author="Callender" w:date="2020-04-02T14:54:00Z"/>
              </w:rPr>
            </w:pPr>
            <w:ins w:id="181" w:author="Callender" w:date="2020-04-02T14:54:00Z">
              <w:r w:rsidRPr="00885F53">
                <w:t>DRX cycle</w:t>
              </w:r>
              <w:r w:rsidRPr="00885F53">
                <w:rPr>
                  <w:rFonts w:hint="eastAsia"/>
                  <w:lang w:val="en-US"/>
                </w:rPr>
                <w:t>≤</w:t>
              </w:r>
              <w:r w:rsidRPr="00885F53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4335" w14:textId="038A79A1" w:rsidR="00D94807" w:rsidRPr="00885F53" w:rsidRDefault="00D94807" w:rsidP="00D94807">
            <w:pPr>
              <w:pStyle w:val="TAC"/>
              <w:rPr>
                <w:ins w:id="182" w:author="Callender" w:date="2020-04-02T14:54:00Z"/>
              </w:rPr>
            </w:pPr>
            <w:ins w:id="183" w:author="Callender" w:date="2020-04-02T14:55:00Z">
              <w:r w:rsidRPr="00885F53">
                <w:t xml:space="preserve">max(200ms, </w:t>
              </w:r>
              <w:r>
                <w:t>ceil(M</w:t>
              </w:r>
            </w:ins>
            <w:ins w:id="184" w:author="Callender" w:date="2020-04-02T14:56:00Z">
              <w:r w:rsidRPr="00885F53">
                <w:t xml:space="preserve"> x</w:t>
              </w:r>
            </w:ins>
            <w:ins w:id="185" w:author="Callender" w:date="2020-04-02T14:55:00Z">
              <w:r>
                <w:t xml:space="preserve"> </w:t>
              </w:r>
            </w:ins>
            <w:ins w:id="186" w:author="Callender" w:date="2020-04-02T14:57:00Z">
              <w:r>
                <w:t>3</w:t>
              </w:r>
            </w:ins>
            <w:ins w:id="187" w:author="Callender" w:date="2020-04-02T14:55:00Z">
              <w:r w:rsidRPr="00885F53">
                <w:t xml:space="preserve"> x max(MGRP, SMTC </w:t>
              </w:r>
              <w:proofErr w:type="spellStart"/>
              <w:r w:rsidRPr="00885F53">
                <w:t>period,DRX</w:t>
              </w:r>
              <w:proofErr w:type="spellEnd"/>
              <w:r w:rsidRPr="00885F53">
                <w:t xml:space="preserve"> cycle</w:t>
              </w:r>
            </w:ins>
            <w:ins w:id="188" w:author="Callender" w:date="2020-04-02T14:56:00Z">
              <w:r>
                <w:t>)</w:t>
              </w:r>
            </w:ins>
            <w:ins w:id="189" w:author="Callender" w:date="2020-04-02T14:55:00Z">
              <w:r w:rsidRPr="00885F53">
                <w:t>))</w:t>
              </w:r>
              <w:r w:rsidRPr="00885F53">
                <w:rPr>
                  <w:vertAlign w:val="superscript"/>
                </w:rPr>
                <w:t xml:space="preserve"> </w:t>
              </w:r>
              <w:r w:rsidRPr="00885F53">
                <w:t xml:space="preserve">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</w:ins>
            <w:proofErr w:type="spellEnd"/>
          </w:p>
        </w:tc>
      </w:tr>
      <w:tr w:rsidR="00D94807" w:rsidRPr="00885F53" w14:paraId="63283BA9" w14:textId="77777777" w:rsidTr="00D94807">
        <w:trPr>
          <w:ins w:id="190" w:author="Ericsson" w:date="2020-01-28T16:51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E568" w14:textId="77777777" w:rsidR="00D94807" w:rsidRPr="00885F53" w:rsidRDefault="00D94807" w:rsidP="00D94807">
            <w:pPr>
              <w:pStyle w:val="TAC"/>
              <w:rPr>
                <w:ins w:id="191" w:author="Ericsson" w:date="2020-01-28T16:51:00Z"/>
              </w:rPr>
            </w:pPr>
            <w:ins w:id="192" w:author="Ericsson" w:date="2020-01-28T16:51:00Z">
              <w:r w:rsidRPr="00885F53">
                <w:t xml:space="preserve">DRX </w:t>
              </w:r>
              <w:proofErr w:type="spellStart"/>
              <w:r w:rsidRPr="00885F53">
                <w:t>cycle</w:t>
              </w:r>
            </w:ins>
            <w:ins w:id="193" w:author="Ericsson" w:date="2020-01-28T16:54:00Z">
              <w:r w:rsidRPr="00402181">
                <w:rPr>
                  <w:vertAlign w:val="superscript"/>
                  <w:rPrChange w:id="194" w:author="Ericsson" w:date="2020-01-28T16:54:00Z">
                    <w:rPr/>
                  </w:rPrChange>
                </w:rPr>
                <w:t>NOTE</w:t>
              </w:r>
              <w:proofErr w:type="spellEnd"/>
              <w:r w:rsidRPr="00402181">
                <w:rPr>
                  <w:vertAlign w:val="superscript"/>
                  <w:rPrChange w:id="195" w:author="Ericsson" w:date="2020-01-28T16:54:00Z">
                    <w:rPr/>
                  </w:rPrChange>
                </w:rPr>
                <w:t xml:space="preserve"> 3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DB8D3" w14:textId="5BD89F63" w:rsidR="00D94807" w:rsidRPr="00885F53" w:rsidRDefault="00D94807" w:rsidP="00D94807">
            <w:pPr>
              <w:pStyle w:val="TAC"/>
              <w:rPr>
                <w:ins w:id="196" w:author="Ericsson" w:date="2020-01-28T16:51:00Z"/>
                <w:b/>
              </w:rPr>
            </w:pPr>
            <w:ins w:id="197" w:author="Ericsson" w:date="2020-01-28T16:51:00Z">
              <w:r w:rsidRPr="00885F53">
                <w:t xml:space="preserve">max(200ms, </w:t>
              </w:r>
            </w:ins>
            <w:ins w:id="198" w:author="Callender" w:date="2020-04-02T14:57:00Z">
              <w:r>
                <w:t>3</w:t>
              </w:r>
            </w:ins>
            <w:ins w:id="199" w:author="Ericsson" w:date="2020-01-28T16:51:00Z">
              <w:r w:rsidRPr="00885F53">
                <w:t xml:space="preserve"> x max(MGRP, SMTC </w:t>
              </w:r>
              <w:proofErr w:type="spellStart"/>
              <w:r w:rsidRPr="00885F53">
                <w:t>period,DRX</w:t>
              </w:r>
              <w:proofErr w:type="spellEnd"/>
              <w:r w:rsidRPr="00885F53">
                <w:t xml:space="preserve"> cycle))</w:t>
              </w:r>
              <w:r w:rsidRPr="00885F53">
                <w:rPr>
                  <w:vertAlign w:val="superscript"/>
                </w:rPr>
                <w:t xml:space="preserve"> </w:t>
              </w:r>
              <w:r w:rsidRPr="00885F53">
                <w:t xml:space="preserve">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</w:ins>
            <w:proofErr w:type="spellEnd"/>
            <w:ins w:id="200" w:author="Callender" w:date="2020-04-02T14:56:00Z">
              <w:r w:rsidRPr="002152C5">
                <w:rPr>
                  <w:vertAlign w:val="superscript"/>
                </w:rPr>
                <w:t xml:space="preserve"> NOTE </w:t>
              </w:r>
              <w:r>
                <w:rPr>
                  <w:vertAlign w:val="superscript"/>
                </w:rPr>
                <w:t>4,5</w:t>
              </w:r>
            </w:ins>
          </w:p>
        </w:tc>
      </w:tr>
      <w:tr w:rsidR="00D94807" w:rsidRPr="00885F53" w14:paraId="38B6D6FC" w14:textId="77777777" w:rsidTr="00D94807">
        <w:trPr>
          <w:ins w:id="201" w:author="Ericsson" w:date="2020-01-28T16:53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A767" w14:textId="77777777" w:rsidR="00D94807" w:rsidRPr="00885F53" w:rsidRDefault="00D94807" w:rsidP="00D94807">
            <w:pPr>
              <w:keepNext/>
              <w:keepLines/>
              <w:spacing w:after="0"/>
              <w:ind w:left="851" w:hanging="851"/>
              <w:rPr>
                <w:ins w:id="202" w:author="Ericsson" w:date="2020-01-28T16:53:00Z"/>
                <w:rFonts w:ascii="Arial" w:hAnsi="Arial"/>
                <w:snapToGrid w:val="0"/>
                <w:sz w:val="18"/>
                <w:lang w:eastAsia="zh-CN"/>
              </w:rPr>
            </w:pPr>
            <w:ins w:id="203" w:author="Ericsson" w:date="2020-01-28T16:53:00Z"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NOTE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1</w:t>
              </w:r>
              <w:r w:rsidRPr="00885F53">
                <w:rPr>
                  <w:rFonts w:ascii="Arial" w:hAnsi="Arial"/>
                  <w:sz w:val="18"/>
                </w:rPr>
                <w:t>:</w:t>
              </w:r>
              <w:r w:rsidRPr="00885F53">
                <w:rPr>
                  <w:rFonts w:ascii="Arial" w:hAnsi="Arial"/>
                  <w:sz w:val="18"/>
                  <w:lang w:val="en-US"/>
                </w:rPr>
                <w:tab/>
              </w:r>
              <w:r>
                <w:rPr>
                  <w:rFonts w:ascii="Arial" w:hAnsi="Arial"/>
                  <w:sz w:val="18"/>
                </w:rPr>
                <w:t>FR2 high speed requirements are not specified.</w:t>
              </w:r>
            </w:ins>
          </w:p>
          <w:p w14:paraId="3773C833" w14:textId="77777777" w:rsidR="00D94807" w:rsidRDefault="00D94807" w:rsidP="00D94807">
            <w:pPr>
              <w:keepNext/>
              <w:keepLines/>
              <w:spacing w:after="0"/>
              <w:ind w:left="851" w:hanging="851"/>
              <w:rPr>
                <w:ins w:id="204" w:author="Ericsson" w:date="2020-01-28T16:53:00Z"/>
                <w:rFonts w:ascii="Arial" w:hAnsi="Arial"/>
                <w:sz w:val="18"/>
                <w:lang w:val="en-US"/>
              </w:rPr>
            </w:pPr>
            <w:ins w:id="205" w:author="Ericsson" w:date="2020-01-28T16:53:00Z"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OTE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napToGrid w:val="0"/>
                  <w:sz w:val="18"/>
                  <w:lang w:eastAsia="zh-CN"/>
                </w:rPr>
                <w:t>2</w:t>
              </w:r>
              <w:r w:rsidRPr="00885F53">
                <w:rPr>
                  <w:rFonts w:ascii="Arial" w:hAnsi="Arial"/>
                  <w:snapToGrid w:val="0"/>
                  <w:sz w:val="18"/>
                  <w:lang w:eastAsia="zh-CN"/>
                </w:rPr>
                <w:t>:</w:t>
              </w:r>
              <w:r w:rsidRPr="00885F53">
                <w:rPr>
                  <w:rFonts w:ascii="Arial" w:hAnsi="Arial"/>
                  <w:sz w:val="18"/>
                  <w:lang w:val="en-US"/>
                </w:rPr>
                <w:tab/>
              </w:r>
              <w:proofErr w:type="spellStart"/>
              <w:r>
                <w:rPr>
                  <w:rFonts w:ascii="Arial" w:hAnsi="Arial"/>
                  <w:sz w:val="18"/>
                  <w:lang w:val="en-US"/>
                </w:rPr>
                <w:t>Requrements</w:t>
              </w:r>
              <w:proofErr w:type="spellEnd"/>
              <w:r>
                <w:rPr>
                  <w:rFonts w:ascii="Arial" w:hAnsi="Arial"/>
                  <w:sz w:val="18"/>
                  <w:lang w:val="en-US"/>
                </w:rPr>
                <w:t xml:space="preserve"> apply provided that SMTC periodicity </w:t>
              </w:r>
              <w:r>
                <w:rPr>
                  <w:rFonts w:ascii="Arial" w:hAnsi="Arial" w:cs="Arial"/>
                  <w:sz w:val="18"/>
                  <w:lang w:val="en-US"/>
                </w:rPr>
                <w:t>≤</w:t>
              </w:r>
              <w:r>
                <w:rPr>
                  <w:rFonts w:ascii="Arial" w:hAnsi="Arial"/>
                  <w:sz w:val="18"/>
                  <w:lang w:val="en-US"/>
                </w:rPr>
                <w:t>40ms</w:t>
              </w:r>
            </w:ins>
          </w:p>
          <w:p w14:paraId="72DB7694" w14:textId="77777777" w:rsidR="00D94807" w:rsidRDefault="00D94807" w:rsidP="00D94807">
            <w:pPr>
              <w:pStyle w:val="TAC"/>
              <w:jc w:val="left"/>
              <w:rPr>
                <w:ins w:id="206" w:author="Callender" w:date="2020-04-02T14:54:00Z"/>
                <w:lang w:val="en-US"/>
              </w:rPr>
            </w:pPr>
            <w:ins w:id="207" w:author="Ericsson" w:date="2020-01-28T16:53:00Z">
              <w:r>
                <w:t>NOTE 3:</w:t>
              </w:r>
              <w:r w:rsidRPr="00885F53">
                <w:rPr>
                  <w:lang w:val="en-US"/>
                </w:rPr>
                <w:t xml:space="preserve"> </w:t>
              </w:r>
              <w:r w:rsidRPr="00885F53">
                <w:rPr>
                  <w:lang w:val="en-US"/>
                </w:rPr>
                <w:tab/>
              </w:r>
              <w:r>
                <w:rPr>
                  <w:lang w:val="en-US"/>
                </w:rPr>
                <w:t>Requirement for 2.56s DRX has not been enhanced to support high speed operation</w:t>
              </w:r>
            </w:ins>
          </w:p>
          <w:p w14:paraId="4AF3AEBE" w14:textId="4118E379" w:rsidR="00D94807" w:rsidRPr="00885F53" w:rsidRDefault="00D94807" w:rsidP="00D94807">
            <w:pPr>
              <w:pStyle w:val="TAC"/>
              <w:jc w:val="left"/>
              <w:rPr>
                <w:ins w:id="208" w:author="Callender" w:date="2020-04-02T14:54:00Z"/>
              </w:rPr>
            </w:pPr>
            <w:ins w:id="209" w:author="Callender" w:date="2020-04-02T14:54:00Z">
              <w:r>
                <w:rPr>
                  <w:lang w:val="en-US"/>
                </w:rPr>
                <w:t>NOTE 4:</w:t>
              </w:r>
              <w:r w:rsidRPr="00885F53">
                <w:rPr>
                  <w:lang w:val="en-US"/>
                </w:rPr>
                <w:t xml:space="preserve"> </w:t>
              </w:r>
              <w:r w:rsidRPr="00885F53">
                <w:rPr>
                  <w:lang w:val="en-US"/>
                </w:rPr>
                <w:tab/>
              </w:r>
              <w:r w:rsidRPr="002152C5">
                <w:rPr>
                  <w:lang w:eastAsia="zh-CN"/>
                </w:rPr>
                <w:t>If SMTC periodicity &lt; 40ms, M=1, otherwise M=1.5</w:t>
              </w:r>
            </w:ins>
          </w:p>
          <w:p w14:paraId="6FD425B0" w14:textId="01837A1B" w:rsidR="00D94807" w:rsidRPr="00885F53" w:rsidRDefault="00D94807">
            <w:pPr>
              <w:pStyle w:val="TAC"/>
              <w:jc w:val="left"/>
              <w:rPr>
                <w:ins w:id="210" w:author="Ericsson" w:date="2020-01-28T16:53:00Z"/>
              </w:rPr>
              <w:pPrChange w:id="211" w:author="Ericsson" w:date="2020-01-28T16:53:00Z">
                <w:pPr>
                  <w:pStyle w:val="TAC"/>
                </w:pPr>
              </w:pPrChange>
            </w:pPr>
            <w:ins w:id="212" w:author="Callender" w:date="2020-04-02T14:54:00Z">
              <w:r>
                <w:rPr>
                  <w:snapToGrid w:val="0"/>
                  <w:lang w:eastAsia="zh-CN"/>
                </w:rPr>
                <w:t>NOTE 5:</w:t>
              </w:r>
              <w:r w:rsidRPr="00885F53">
                <w:rPr>
                  <w:lang w:val="en-US"/>
                </w:rPr>
                <w:t xml:space="preserve"> </w:t>
              </w:r>
              <w:r w:rsidRPr="00885F53">
                <w:rPr>
                  <w:lang w:val="en-US"/>
                </w:rPr>
                <w:tab/>
              </w:r>
              <w:r w:rsidRPr="00D94807">
                <w:rPr>
                  <w:lang w:val="en-US"/>
                </w:rPr>
                <w:t xml:space="preserve">Operation with </w:t>
              </w:r>
              <w:r>
                <w:rPr>
                  <w:lang w:val="en-US"/>
                </w:rPr>
                <w:t>M=</w:t>
              </w:r>
              <w:r w:rsidRPr="00D94807">
                <w:rPr>
                  <w:lang w:val="en-US"/>
                </w:rPr>
                <w:t>1.5 may not be sufficient in all high speed deployments considered in this release of the specifications</w:t>
              </w:r>
            </w:ins>
          </w:p>
        </w:tc>
      </w:tr>
    </w:tbl>
    <w:p w14:paraId="596259BC" w14:textId="77777777" w:rsidR="00D94807" w:rsidRPr="00885F53" w:rsidRDefault="00D94807" w:rsidP="00D94807"/>
    <w:p w14:paraId="2D19797C" w14:textId="77777777" w:rsidR="00D94807" w:rsidRPr="00885F53" w:rsidRDefault="00D94807" w:rsidP="00D94807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9.2.6.3-2: Measurement period for intrafrequency measurements with gaps(Frequency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D94807" w:rsidRPr="00885F53" w14:paraId="00733D69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4B02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7813" w14:textId="77777777" w:rsidR="00D94807" w:rsidRPr="00885F53" w:rsidRDefault="00D94807" w:rsidP="00D948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D94807" w:rsidRPr="00885F53" w14:paraId="225C68AF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83B7" w14:textId="77777777" w:rsidR="00D94807" w:rsidRPr="00885F53" w:rsidRDefault="00D94807" w:rsidP="00D94807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E185" w14:textId="77777777" w:rsidR="00D94807" w:rsidRPr="00885F53" w:rsidRDefault="00D94807" w:rsidP="00D94807">
            <w:pPr>
              <w:pStyle w:val="TAC"/>
            </w:pPr>
            <w:r w:rsidRPr="00885F53">
              <w:t xml:space="preserve">max(400ms,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</w:t>
            </w:r>
            <w:proofErr w:type="spellEnd"/>
            <w:r w:rsidRPr="00885F53">
              <w:rPr>
                <w:vertAlign w:val="subscript"/>
              </w:rPr>
              <w:t xml:space="preserve"> </w:t>
            </w:r>
            <w:proofErr w:type="spellStart"/>
            <w:r w:rsidRPr="00885F53">
              <w:rPr>
                <w:vertAlign w:val="subscript"/>
              </w:rPr>
              <w:t>with_gaps</w:t>
            </w:r>
            <w:proofErr w:type="spellEnd"/>
            <w:r w:rsidRPr="00885F53">
              <w:t xml:space="preserve">  x max(MGRP, SMTC period))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04B40856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8D259" w14:textId="77777777" w:rsidR="00D94807" w:rsidRPr="00885F53" w:rsidRDefault="00D94807" w:rsidP="00D94807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72D5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 xml:space="preserve">max(400ms, ceil(1.5 x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</w:t>
            </w:r>
            <w:proofErr w:type="spellEnd"/>
            <w:r w:rsidRPr="00885F53">
              <w:rPr>
                <w:vertAlign w:val="subscript"/>
              </w:rPr>
              <w:t xml:space="preserve"> </w:t>
            </w:r>
            <w:proofErr w:type="spellStart"/>
            <w:r w:rsidRPr="00885F53">
              <w:rPr>
                <w:vertAlign w:val="subscript"/>
              </w:rPr>
              <w:t>with_gaps</w:t>
            </w:r>
            <w:proofErr w:type="spellEnd"/>
            <w:r w:rsidRPr="00885F53">
              <w:t>) x max(MGRP, SMTC period, DRX cycle))</w:t>
            </w:r>
            <w:r w:rsidRPr="00885F53">
              <w:rPr>
                <w:vertAlign w:val="superscript"/>
              </w:rPr>
              <w:t xml:space="preserve"> Note 1</w:t>
            </w:r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D94807" w:rsidRPr="00885F53" w14:paraId="0E074E76" w14:textId="77777777" w:rsidTr="00D94807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6C24" w14:textId="77777777" w:rsidR="00D94807" w:rsidRPr="00885F53" w:rsidRDefault="00D94807" w:rsidP="00D94807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4A96" w14:textId="77777777" w:rsidR="00D94807" w:rsidRPr="00885F53" w:rsidRDefault="00D94807" w:rsidP="00D94807">
            <w:pPr>
              <w:pStyle w:val="TAC"/>
              <w:rPr>
                <w:b/>
              </w:rPr>
            </w:pP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</w:t>
            </w:r>
            <w:proofErr w:type="spellEnd"/>
            <w:r w:rsidRPr="00885F53">
              <w:rPr>
                <w:vertAlign w:val="subscript"/>
              </w:rPr>
              <w:t xml:space="preserve"> </w:t>
            </w:r>
            <w:proofErr w:type="spellStart"/>
            <w:r w:rsidRPr="00885F53">
              <w:rPr>
                <w:vertAlign w:val="subscript"/>
              </w:rPr>
              <w:t>with_gaps</w:t>
            </w:r>
            <w:proofErr w:type="spellEnd"/>
            <w:r w:rsidRPr="00885F53">
              <w:t xml:space="preserve">  x max(MGRP,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14:paraId="4959C2E8" w14:textId="77777777" w:rsidR="00D94807" w:rsidRPr="00332909" w:rsidRDefault="00D94807" w:rsidP="00D94807"/>
    <w:p w14:paraId="7CD93941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90234" w14:textId="77777777" w:rsidR="0068335B" w:rsidRDefault="0068335B">
      <w:r>
        <w:separator/>
      </w:r>
    </w:p>
  </w:endnote>
  <w:endnote w:type="continuationSeparator" w:id="0">
    <w:p w14:paraId="2EB79B09" w14:textId="77777777" w:rsidR="0068335B" w:rsidRDefault="00683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7E69D5" w14:textId="77777777" w:rsidR="0068335B" w:rsidRDefault="0068335B">
      <w:r>
        <w:separator/>
      </w:r>
    </w:p>
  </w:footnote>
  <w:footnote w:type="continuationSeparator" w:id="0">
    <w:p w14:paraId="478C10E8" w14:textId="77777777" w:rsidR="0068335B" w:rsidRDefault="00683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2CE58" w14:textId="77777777" w:rsidR="00D94807" w:rsidRDefault="00D9480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72769" w14:textId="77777777" w:rsidR="00D94807" w:rsidRDefault="00D948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2C1E9" w14:textId="77777777" w:rsidR="00D94807" w:rsidRDefault="00D9480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F1848" w14:textId="77777777" w:rsidR="00D94807" w:rsidRDefault="00D9480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Callender">
    <w15:presenceInfo w15:providerId="None" w15:userId="Calle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33"/>
    <w:rsid w:val="000A6394"/>
    <w:rsid w:val="000B7FED"/>
    <w:rsid w:val="000C038A"/>
    <w:rsid w:val="000C6598"/>
    <w:rsid w:val="00136B89"/>
    <w:rsid w:val="00145D43"/>
    <w:rsid w:val="00192C46"/>
    <w:rsid w:val="001A08B3"/>
    <w:rsid w:val="001A7B60"/>
    <w:rsid w:val="001B52F0"/>
    <w:rsid w:val="001B7A65"/>
    <w:rsid w:val="001C72B5"/>
    <w:rsid w:val="001E41F3"/>
    <w:rsid w:val="0026004D"/>
    <w:rsid w:val="002640DD"/>
    <w:rsid w:val="00275D12"/>
    <w:rsid w:val="00284FEB"/>
    <w:rsid w:val="002860C4"/>
    <w:rsid w:val="002B5741"/>
    <w:rsid w:val="00305409"/>
    <w:rsid w:val="00326D1A"/>
    <w:rsid w:val="003609EF"/>
    <w:rsid w:val="00361373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5FB1"/>
    <w:rsid w:val="005E2C44"/>
    <w:rsid w:val="00621188"/>
    <w:rsid w:val="006257ED"/>
    <w:rsid w:val="0068335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6B46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03A3"/>
    <w:rsid w:val="00AA2CBC"/>
    <w:rsid w:val="00AC5820"/>
    <w:rsid w:val="00AD1CD8"/>
    <w:rsid w:val="00B258BB"/>
    <w:rsid w:val="00B54C60"/>
    <w:rsid w:val="00B67B97"/>
    <w:rsid w:val="00B83431"/>
    <w:rsid w:val="00B968C8"/>
    <w:rsid w:val="00BA3EC5"/>
    <w:rsid w:val="00BA51D9"/>
    <w:rsid w:val="00BB5DFC"/>
    <w:rsid w:val="00BD279D"/>
    <w:rsid w:val="00BD3B8A"/>
    <w:rsid w:val="00BD63BA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4807"/>
    <w:rsid w:val="00DE34CF"/>
    <w:rsid w:val="00E13F3D"/>
    <w:rsid w:val="00E34898"/>
    <w:rsid w:val="00EB09B7"/>
    <w:rsid w:val="00EE7D7C"/>
    <w:rsid w:val="00F25D98"/>
    <w:rsid w:val="00F300FB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D94807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94807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948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48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9480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94807"/>
    <w:rPr>
      <w:rFonts w:ascii="Times New Roman" w:hAnsi="Times New Roman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480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4807"/>
    <w:rPr>
      <w:rFonts w:ascii="Times New Roman" w:hAnsi="Times New Roman"/>
      <w:i/>
      <w:iCs/>
      <w:color w:val="4F81BD" w:themeColor="accent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44F60-28D6-47D1-B62E-7AA9EFED0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3079</Words>
  <Characters>17552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1900-01-01T00:00:00Z</cp:lastPrinted>
  <dcterms:created xsi:type="dcterms:W3CDTF">2020-04-09T14:26:00Z</dcterms:created>
  <dcterms:modified xsi:type="dcterms:W3CDTF">2020-04-09T14:26:00Z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